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A74DB" w14:textId="77777777" w:rsidR="003F4E44" w:rsidRDefault="003F4E44" w:rsidP="003F4E44">
      <w:pPr>
        <w:jc w:val="center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t>OBRAZEC ZA UGOTAVLJANJE DOSEGANJA MERIL</w:t>
      </w:r>
    </w:p>
    <w:p w14:paraId="6681E593" w14:textId="77777777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20512773" w14:textId="77777777" w:rsidR="003F4E44" w:rsidRDefault="003F4E44" w:rsidP="003F4E44">
      <w:pPr>
        <w:ind w:left="7200" w:firstLine="72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* IZPOLNI PONUDNIK</w:t>
      </w:r>
    </w:p>
    <w:p w14:paraId="4A0CB49C" w14:textId="18E6D412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1668"/>
        <w:gridCol w:w="8255"/>
      </w:tblGrid>
      <w:tr w:rsidR="003F4E44" w14:paraId="24B69C03" w14:textId="77777777" w:rsidTr="003F4E44">
        <w:tc>
          <w:tcPr>
            <w:tcW w:w="1668" w:type="dxa"/>
            <w:vAlign w:val="center"/>
            <w:hideMark/>
          </w:tcPr>
          <w:p w14:paraId="2B693ABE" w14:textId="77777777" w:rsidR="003F4E44" w:rsidRDefault="003F4E44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8"/>
                <w:szCs w:val="28"/>
              </w:rPr>
              <w:t>*</w:t>
            </w:r>
            <w:r>
              <w:rPr>
                <w:rFonts w:ascii="Segoe UI" w:hAnsi="Segoe UI" w:cs="Segoe UI"/>
                <w:b/>
                <w:sz w:val="20"/>
                <w:szCs w:val="24"/>
              </w:rPr>
              <w:t>Ponudnik:</w:t>
            </w:r>
          </w:p>
        </w:tc>
        <w:tc>
          <w:tcPr>
            <w:tcW w:w="8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56EC" w14:textId="77777777" w:rsidR="003F4E44" w:rsidRDefault="003F4E44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</w:tr>
    </w:tbl>
    <w:p w14:paraId="0C8BF7BC" w14:textId="77777777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70AB9633" w14:textId="77777777" w:rsidR="007A09C8" w:rsidRPr="0023788A" w:rsidRDefault="007A09C8" w:rsidP="007A09C8">
      <w:pPr>
        <w:jc w:val="both"/>
        <w:rPr>
          <w:rFonts w:ascii="Segoe UI" w:hAnsi="Segoe UI" w:cs="Segoe UI"/>
          <w:sz w:val="22"/>
          <w:szCs w:val="22"/>
        </w:rPr>
      </w:pPr>
      <w:r w:rsidRPr="0023788A">
        <w:rPr>
          <w:rFonts w:ascii="Segoe UI" w:hAnsi="Segoe UI" w:cs="Segoe UI"/>
          <w:sz w:val="22"/>
          <w:szCs w:val="22"/>
        </w:rPr>
        <w:t>Naročnik bo z merili, opisanimi v nadaljevanju, ugotavljal ekonomsko najugodnejšo ponudbo. Izbran bo tisti ponudnik, ki bo na osnovi meril dosegel največje število točk. Največje možno število doseženih točk je 100.</w:t>
      </w:r>
    </w:p>
    <w:p w14:paraId="01AE177F" w14:textId="4C3E0C96" w:rsidR="007A09C8" w:rsidRPr="0023788A" w:rsidRDefault="007A09C8" w:rsidP="007A09C8">
      <w:pPr>
        <w:keepNext/>
        <w:spacing w:before="240" w:after="60"/>
        <w:ind w:left="576" w:hanging="576"/>
        <w:outlineLvl w:val="1"/>
        <w:rPr>
          <w:rFonts w:ascii="Segoe UI" w:hAnsi="Segoe UI" w:cs="Segoe UI"/>
          <w:b/>
          <w:bCs/>
          <w:sz w:val="22"/>
          <w:szCs w:val="22"/>
        </w:rPr>
      </w:pPr>
      <w:r w:rsidRPr="0023788A">
        <w:rPr>
          <w:rFonts w:ascii="Segoe UI" w:hAnsi="Segoe UI" w:cs="Segoe UI"/>
          <w:b/>
          <w:bCs/>
          <w:sz w:val="22"/>
          <w:szCs w:val="22"/>
        </w:rPr>
        <w:t xml:space="preserve">M1 - Cena (utež v skupni oceni: </w:t>
      </w:r>
      <w:r w:rsidR="00F72602">
        <w:rPr>
          <w:rFonts w:ascii="Segoe UI" w:hAnsi="Segoe UI" w:cs="Segoe UI"/>
          <w:b/>
          <w:bCs/>
          <w:sz w:val="22"/>
          <w:szCs w:val="22"/>
        </w:rPr>
        <w:t>85</w:t>
      </w:r>
      <w:r w:rsidRPr="0023788A">
        <w:rPr>
          <w:rFonts w:ascii="Segoe UI" w:hAnsi="Segoe UI" w:cs="Segoe UI"/>
          <w:b/>
          <w:bCs/>
          <w:sz w:val="22"/>
          <w:szCs w:val="22"/>
        </w:rPr>
        <w:t>%)</w:t>
      </w:r>
    </w:p>
    <w:p w14:paraId="0EC80515" w14:textId="1BB86A57" w:rsidR="003F4E44" w:rsidRDefault="007A09C8" w:rsidP="007A09C8">
      <w:pPr>
        <w:jc w:val="both"/>
        <w:rPr>
          <w:rFonts w:ascii="Segoe UI" w:hAnsi="Segoe UI" w:cs="Segoe UI"/>
          <w:sz w:val="22"/>
          <w:szCs w:val="22"/>
        </w:rPr>
      </w:pPr>
      <w:r w:rsidRPr="0023788A">
        <w:rPr>
          <w:rFonts w:ascii="Segoe UI" w:hAnsi="Segoe UI" w:cs="Segoe UI"/>
          <w:sz w:val="22"/>
          <w:szCs w:val="22"/>
        </w:rPr>
        <w:t xml:space="preserve">Delež, ki ga predstavlja merilo cena v skupni oceni je </w:t>
      </w:r>
      <w:r w:rsidR="00EF14B2">
        <w:rPr>
          <w:rFonts w:ascii="Segoe UI" w:hAnsi="Segoe UI" w:cs="Segoe UI"/>
          <w:sz w:val="22"/>
          <w:szCs w:val="22"/>
        </w:rPr>
        <w:t>85</w:t>
      </w:r>
      <w:r w:rsidRPr="0023788A">
        <w:rPr>
          <w:rFonts w:ascii="Segoe UI" w:hAnsi="Segoe UI" w:cs="Segoe UI"/>
          <w:sz w:val="22"/>
          <w:szCs w:val="22"/>
        </w:rPr>
        <w:t xml:space="preserve"> točk. S tem številom bo točkovana cenovno najnižja ponudba. Ostale ponudbe dobijo ustrezno manj točk (i</w:t>
      </w:r>
      <w:r>
        <w:rPr>
          <w:rFonts w:ascii="Segoe UI" w:hAnsi="Segoe UI" w:cs="Segoe UI"/>
          <w:sz w:val="22"/>
          <w:szCs w:val="22"/>
        </w:rPr>
        <w:t xml:space="preserve">zračunano po naslednji formuli </w:t>
      </w:r>
      <w:r w:rsidR="003F4E44" w:rsidRPr="00CA1815">
        <w:rPr>
          <w:rFonts w:ascii="Segoe UI" w:hAnsi="Segoe UI" w:cs="Segoe UI"/>
          <w:b/>
          <w:sz w:val="22"/>
          <w:szCs w:val="22"/>
          <w:shd w:val="clear" w:color="auto" w:fill="FFD541"/>
        </w:rPr>
        <w:t>T</w:t>
      </w:r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(cena)=</w:t>
      </w:r>
      <w:proofErr w:type="spellStart"/>
      <w:r w:rsidR="003F4E44" w:rsidRPr="00CA1815">
        <w:rPr>
          <w:rFonts w:ascii="Segoe UI" w:hAnsi="Segoe UI" w:cs="Segoe UI"/>
          <w:b/>
          <w:sz w:val="22"/>
          <w:szCs w:val="22"/>
          <w:shd w:val="clear" w:color="auto" w:fill="FFD541"/>
        </w:rPr>
        <w:t>P</w:t>
      </w:r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min</w:t>
      </w:r>
      <w:proofErr w:type="spellEnd"/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/</w:t>
      </w:r>
      <w:r w:rsidR="003F4E44" w:rsidRPr="00CA1815">
        <w:rPr>
          <w:rFonts w:ascii="Segoe UI" w:hAnsi="Segoe UI" w:cs="Segoe UI"/>
          <w:b/>
          <w:sz w:val="22"/>
          <w:szCs w:val="22"/>
          <w:shd w:val="clear" w:color="auto" w:fill="FFD541"/>
        </w:rPr>
        <w:t>P</w:t>
      </w:r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(1..x)</w:t>
      </w:r>
      <w:proofErr w:type="spellStart"/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x</w:t>
      </w:r>
      <w:r w:rsidR="003F4E44" w:rsidRPr="00CA1815">
        <w:rPr>
          <w:rFonts w:ascii="Segoe UI" w:hAnsi="Segoe UI" w:cs="Segoe UI"/>
          <w:b/>
          <w:sz w:val="22"/>
          <w:szCs w:val="22"/>
          <w:shd w:val="clear" w:color="auto" w:fill="FFD541"/>
        </w:rPr>
        <w:t>T</w:t>
      </w:r>
      <w:proofErr w:type="spellEnd"/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(</w:t>
      </w:r>
      <w:proofErr w:type="spellStart"/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max</w:t>
      </w:r>
      <w:proofErr w:type="spellEnd"/>
      <w:r w:rsidR="003F4E44" w:rsidRPr="00CA1815">
        <w:rPr>
          <w:rFonts w:ascii="Segoe UI" w:hAnsi="Segoe UI" w:cs="Segoe UI"/>
          <w:sz w:val="22"/>
          <w:szCs w:val="22"/>
          <w:shd w:val="clear" w:color="auto" w:fill="FFD541"/>
        </w:rPr>
        <w:t>)</w:t>
      </w:r>
      <w:r w:rsidR="003F4E44">
        <w:rPr>
          <w:rFonts w:ascii="Segoe UI" w:hAnsi="Segoe UI" w:cs="Segoe UI"/>
          <w:sz w:val="22"/>
          <w:szCs w:val="22"/>
        </w:rPr>
        <w:t xml:space="preserve">).                                                  </w:t>
      </w:r>
    </w:p>
    <w:p w14:paraId="2A77B4F9" w14:textId="77777777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4D6683BB" w14:textId="77777777" w:rsidR="00E97028" w:rsidRDefault="00E97028" w:rsidP="003F4E4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093" w:type="dxa"/>
        <w:tblInd w:w="108" w:type="dxa"/>
        <w:tblLook w:val="04A0" w:firstRow="1" w:lastRow="0" w:firstColumn="1" w:lastColumn="0" w:noHBand="0" w:noVBand="1"/>
      </w:tblPr>
      <w:tblGrid>
        <w:gridCol w:w="893"/>
        <w:gridCol w:w="6589"/>
        <w:gridCol w:w="1316"/>
        <w:gridCol w:w="1295"/>
      </w:tblGrid>
      <w:tr w:rsidR="003F4E44" w14:paraId="7922A7B4" w14:textId="77777777" w:rsidTr="00CA1815">
        <w:trPr>
          <w:trHeight w:val="41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70D87D83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Merilo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3C540FF6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Naziv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7FF5367E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Št. točk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7D386FB7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Merilo doseženo*</w:t>
            </w:r>
          </w:p>
        </w:tc>
      </w:tr>
      <w:tr w:rsidR="003F4E44" w14:paraId="157D2742" w14:textId="77777777" w:rsidTr="00F72602">
        <w:trPr>
          <w:trHeight w:val="706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97B5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M1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AE5" w14:textId="51734306" w:rsidR="008832C8" w:rsidRDefault="003F4E44" w:rsidP="00B960B2">
            <w:pPr>
              <w:keepNext/>
              <w:spacing w:before="240" w:after="360"/>
              <w:jc w:val="both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Cena (utež v skupni oceni: </w:t>
            </w:r>
            <w:r w:rsidR="00F72602">
              <w:rPr>
                <w:rFonts w:ascii="Segoe UI" w:hAnsi="Segoe UI" w:cs="Segoe UI"/>
                <w:b/>
                <w:bCs/>
                <w:sz w:val="22"/>
                <w:szCs w:val="22"/>
              </w:rPr>
              <w:t>85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%)</w:t>
            </w:r>
          </w:p>
          <w:p w14:paraId="5EB7B995" w14:textId="77777777" w:rsidR="003F4E44" w:rsidRDefault="003F4E44" w:rsidP="00FE0F35">
            <w:pPr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………………………………………………………………………………..* v € brez DDV</w:t>
            </w:r>
          </w:p>
          <w:p w14:paraId="49577387" w14:textId="77777777" w:rsidR="008832C8" w:rsidRDefault="008832C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D92F" w14:textId="77777777" w:rsidR="003F4E44" w:rsidRDefault="003F4E44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C36E" w14:textId="77777777" w:rsidR="003F4E44" w:rsidRDefault="003F4E44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DA   NE </w:t>
            </w:r>
          </w:p>
        </w:tc>
      </w:tr>
      <w:tr w:rsidR="007A09C8" w14:paraId="19713464" w14:textId="77777777" w:rsidTr="00F72602">
        <w:trPr>
          <w:trHeight w:val="695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7CFB6" w14:textId="77777777" w:rsidR="007A09C8" w:rsidRDefault="007A09C8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M2</w:t>
            </w:r>
          </w:p>
        </w:tc>
        <w:tc>
          <w:tcPr>
            <w:tcW w:w="6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714AD" w14:textId="77777777" w:rsidR="007A09C8" w:rsidRPr="007A09C8" w:rsidRDefault="007A09C8" w:rsidP="00B960B2">
            <w:pPr>
              <w:spacing w:before="120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bookmarkStart w:id="0" w:name="_GoBack"/>
            <w:r w:rsidRPr="007A09C8">
              <w:rPr>
                <w:rFonts w:ascii="Segoe UI" w:hAnsi="Segoe UI" w:cs="Segoe UI"/>
                <w:b/>
                <w:bCs/>
                <w:sz w:val="22"/>
                <w:szCs w:val="22"/>
              </w:rPr>
              <w:t>M</w:t>
            </w:r>
            <w:bookmarkEnd w:id="0"/>
            <w:r w:rsidRPr="007A09C8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2 - Dobava opreme (utež v skupni oceni: </w:t>
            </w:r>
            <w:r w:rsidR="008832C8">
              <w:rPr>
                <w:rFonts w:ascii="Segoe UI" w:hAnsi="Segoe UI" w:cs="Segoe UI"/>
                <w:b/>
                <w:bCs/>
                <w:sz w:val="22"/>
                <w:szCs w:val="22"/>
              </w:rPr>
              <w:t>10</w:t>
            </w:r>
            <w:r w:rsidRPr="007A09C8">
              <w:rPr>
                <w:rFonts w:ascii="Segoe UI" w:hAnsi="Segoe UI" w:cs="Segoe UI"/>
                <w:b/>
                <w:bCs/>
                <w:sz w:val="22"/>
                <w:szCs w:val="22"/>
              </w:rPr>
              <w:t>%)</w:t>
            </w:r>
          </w:p>
          <w:p w14:paraId="5630FBA0" w14:textId="07948379" w:rsidR="007A09C8" w:rsidRPr="007A09C8" w:rsidRDefault="007A09C8" w:rsidP="00FE0F35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09C8">
              <w:rPr>
                <w:rFonts w:ascii="Segoe UI" w:hAnsi="Segoe UI" w:cs="Segoe UI"/>
                <w:sz w:val="22"/>
                <w:szCs w:val="22"/>
              </w:rPr>
              <w:t>Ponudniku, ki bo opremo dobavil pred rokom (1</w:t>
            </w:r>
            <w:r w:rsidR="007B5D4E">
              <w:rPr>
                <w:rFonts w:ascii="Segoe UI" w:hAnsi="Segoe UI" w:cs="Segoe UI"/>
                <w:sz w:val="22"/>
                <w:szCs w:val="22"/>
              </w:rPr>
              <w:t>2</w:t>
            </w:r>
            <w:r w:rsidRPr="007A09C8">
              <w:rPr>
                <w:rFonts w:ascii="Segoe UI" w:hAnsi="Segoe UI" w:cs="Segoe UI"/>
                <w:sz w:val="22"/>
                <w:szCs w:val="22"/>
              </w:rPr>
              <w:t xml:space="preserve"> dni) se za vsak dan dodeli </w:t>
            </w:r>
            <w:r w:rsidRPr="007A09C8">
              <w:rPr>
                <w:rFonts w:ascii="Segoe UI" w:hAnsi="Segoe UI" w:cs="Segoe UI"/>
                <w:b/>
                <w:sz w:val="22"/>
                <w:szCs w:val="22"/>
              </w:rPr>
              <w:t xml:space="preserve">+ </w:t>
            </w:r>
            <w:r w:rsidR="008832C8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Pr="007A09C8">
              <w:rPr>
                <w:rFonts w:ascii="Segoe UI" w:hAnsi="Segoe UI" w:cs="Segoe UI"/>
                <w:b/>
                <w:sz w:val="22"/>
                <w:szCs w:val="22"/>
              </w:rPr>
              <w:t xml:space="preserve"> točka</w:t>
            </w:r>
            <w:r w:rsidRPr="007A09C8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7A09C8">
              <w:rPr>
                <w:rFonts w:ascii="Segoe UI" w:hAnsi="Segoe UI" w:cs="Segoe UI"/>
                <w:b/>
                <w:sz w:val="22"/>
                <w:szCs w:val="22"/>
              </w:rPr>
              <w:t xml:space="preserve">maksimalno </w:t>
            </w:r>
            <w:r w:rsidR="008832C8">
              <w:rPr>
                <w:rFonts w:ascii="Segoe UI" w:hAnsi="Segoe UI" w:cs="Segoe UI"/>
                <w:b/>
                <w:sz w:val="22"/>
                <w:szCs w:val="22"/>
              </w:rPr>
              <w:t>10</w:t>
            </w:r>
            <w:r w:rsidRPr="007A09C8">
              <w:rPr>
                <w:rFonts w:ascii="Segoe UI" w:hAnsi="Segoe UI" w:cs="Segoe UI"/>
                <w:b/>
                <w:sz w:val="22"/>
                <w:szCs w:val="22"/>
              </w:rPr>
              <w:t xml:space="preserve"> točk</w:t>
            </w:r>
            <w:r w:rsidRPr="007A09C8">
              <w:rPr>
                <w:rFonts w:ascii="Segoe UI" w:hAnsi="Segoe UI" w:cs="Segoe UI"/>
                <w:sz w:val="22"/>
                <w:szCs w:val="22"/>
              </w:rPr>
              <w:tab/>
            </w:r>
          </w:p>
          <w:p w14:paraId="30320D9B" w14:textId="77777777" w:rsidR="007A09C8" w:rsidRPr="007A09C8" w:rsidRDefault="007A09C8" w:rsidP="00FE0F35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09C8">
              <w:rPr>
                <w:rFonts w:ascii="Segoe UI" w:hAnsi="Segoe UI" w:cs="Segoe UI"/>
                <w:sz w:val="22"/>
                <w:szCs w:val="22"/>
              </w:rPr>
              <w:t xml:space="preserve">Izredna in nujna </w:t>
            </w:r>
            <w:r>
              <w:rPr>
                <w:rFonts w:ascii="Segoe UI" w:hAnsi="Segoe UI" w:cs="Segoe UI"/>
                <w:sz w:val="22"/>
                <w:szCs w:val="22"/>
              </w:rPr>
              <w:t>do</w:t>
            </w:r>
            <w:r w:rsidRPr="007A09C8">
              <w:rPr>
                <w:rFonts w:ascii="Segoe UI" w:hAnsi="Segoe UI" w:cs="Segoe UI"/>
                <w:sz w:val="22"/>
                <w:szCs w:val="22"/>
              </w:rPr>
              <w:t xml:space="preserve">bava se ne vštevata v izračun merila M2. </w:t>
            </w:r>
            <w:r w:rsidRPr="007A09C8">
              <w:rPr>
                <w:rFonts w:ascii="Segoe UI" w:hAnsi="Segoe UI" w:cs="Segoe UI"/>
                <w:sz w:val="22"/>
                <w:szCs w:val="22"/>
              </w:rPr>
              <w:tab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BD0B" w14:textId="77777777" w:rsidR="007A09C8" w:rsidRDefault="007A09C8" w:rsidP="007A09C8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09C8">
              <w:rPr>
                <w:rFonts w:ascii="Segoe UI" w:hAnsi="Segoe UI" w:cs="Segoe UI"/>
                <w:sz w:val="18"/>
                <w:szCs w:val="18"/>
              </w:rPr>
              <w:t>Št. dni dobave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:* </w:t>
            </w:r>
          </w:p>
          <w:p w14:paraId="4DA0F848" w14:textId="77777777" w:rsidR="007A09C8" w:rsidRDefault="007A09C8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3361BF38" w14:textId="77777777" w:rsidR="007A09C8" w:rsidRDefault="007A09C8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191BF" w14:textId="77777777" w:rsidR="007A09C8" w:rsidRDefault="007A09C8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8832C8" w14:paraId="2C96E0A2" w14:textId="77777777" w:rsidTr="00F72602">
        <w:trPr>
          <w:trHeight w:val="547"/>
        </w:trPr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3984D" w14:textId="77777777" w:rsidR="008832C8" w:rsidRDefault="008832C8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68FBF" w14:textId="77777777" w:rsidR="008832C8" w:rsidRPr="007A09C8" w:rsidRDefault="008832C8" w:rsidP="007A09C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810E" w14:textId="77777777" w:rsidR="008832C8" w:rsidRPr="007A09C8" w:rsidRDefault="008832C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A09C8">
              <w:rPr>
                <w:rFonts w:ascii="Segoe UI" w:hAnsi="Segoe UI" w:cs="Segoe UI"/>
                <w:sz w:val="18"/>
                <w:szCs w:val="18"/>
              </w:rPr>
              <w:t>Št. točk:*</w:t>
            </w:r>
          </w:p>
          <w:p w14:paraId="2514DACB" w14:textId="77777777" w:rsidR="008832C8" w:rsidRDefault="008832C8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2C1A5605" w14:textId="77777777" w:rsidR="008832C8" w:rsidRDefault="008832C8" w:rsidP="008832C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2C11B" w14:textId="77777777" w:rsidR="008832C8" w:rsidRDefault="008832C8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F72602" w14:paraId="37775DC5" w14:textId="77777777" w:rsidTr="00F72602">
        <w:trPr>
          <w:trHeight w:val="701"/>
        </w:trPr>
        <w:tc>
          <w:tcPr>
            <w:tcW w:w="8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20D6" w14:textId="297248AA" w:rsidR="00F72602" w:rsidRDefault="00F726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M3</w:t>
            </w:r>
          </w:p>
        </w:tc>
        <w:tc>
          <w:tcPr>
            <w:tcW w:w="67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AC3048" w14:textId="7BD52871" w:rsidR="00F72602" w:rsidRPr="00962A5D" w:rsidRDefault="00F72602" w:rsidP="00B960B2">
            <w:pPr>
              <w:spacing w:before="120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M3</w:t>
            </w:r>
            <w:r w:rsidRPr="00962A5D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–</w:t>
            </w:r>
            <w:r w:rsidRPr="00962A5D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Popust </w:t>
            </w:r>
            <w:r w:rsidRPr="00962A5D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(utež v skupni oceni: 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5</w:t>
            </w:r>
            <w:r w:rsidRPr="00962A5D">
              <w:rPr>
                <w:rFonts w:ascii="Segoe UI" w:hAnsi="Segoe UI" w:cs="Segoe UI"/>
                <w:b/>
                <w:bCs/>
                <w:sz w:val="22"/>
                <w:szCs w:val="22"/>
              </w:rPr>
              <w:t>%)</w:t>
            </w:r>
          </w:p>
          <w:p w14:paraId="30C522AF" w14:textId="7F036129" w:rsidR="00F72602" w:rsidRDefault="00F72602" w:rsidP="00FE0F35">
            <w:pPr>
              <w:jc w:val="both"/>
              <w:rPr>
                <w:rFonts w:ascii="Segoe UI" w:hAnsi="Segoe UI" w:cs="Segoe UI"/>
                <w:sz w:val="22"/>
                <w:szCs w:val="16"/>
              </w:rPr>
            </w:pPr>
            <w:r>
              <w:rPr>
                <w:rFonts w:ascii="Segoe UI" w:hAnsi="Segoe UI" w:cs="Segoe UI"/>
                <w:sz w:val="22"/>
                <w:szCs w:val="16"/>
              </w:rPr>
              <w:t>Ponudnik, ki bo za nove materiale za tiskanje, ki niso na seznamu ponudil višji popust, se za vsak</w:t>
            </w:r>
            <w:r w:rsidR="00A5153E">
              <w:rPr>
                <w:rFonts w:ascii="Segoe UI" w:hAnsi="Segoe UI" w:cs="Segoe UI"/>
                <w:sz w:val="22"/>
                <w:szCs w:val="16"/>
              </w:rPr>
              <w:t>ih</w:t>
            </w:r>
            <w:r>
              <w:rPr>
                <w:rFonts w:ascii="Segoe UI" w:hAnsi="Segoe UI" w:cs="Segoe UI"/>
                <w:sz w:val="22"/>
                <w:szCs w:val="16"/>
              </w:rPr>
              <w:t xml:space="preserve"> </w:t>
            </w:r>
            <w:r w:rsidR="00FE0F35">
              <w:rPr>
                <w:rFonts w:ascii="Segoe UI" w:hAnsi="Segoe UI" w:cs="Segoe UI"/>
                <w:b/>
                <w:sz w:val="22"/>
                <w:szCs w:val="16"/>
              </w:rPr>
              <w:t>3</w:t>
            </w:r>
            <w:r w:rsidRPr="00F72602">
              <w:rPr>
                <w:rFonts w:ascii="Segoe UI" w:hAnsi="Segoe UI" w:cs="Segoe UI"/>
                <w:b/>
                <w:sz w:val="22"/>
                <w:szCs w:val="16"/>
              </w:rPr>
              <w:t xml:space="preserve"> % popusta</w:t>
            </w:r>
            <w:r>
              <w:rPr>
                <w:rFonts w:ascii="Segoe UI" w:hAnsi="Segoe UI" w:cs="Segoe UI"/>
                <w:sz w:val="22"/>
                <w:szCs w:val="16"/>
              </w:rPr>
              <w:t xml:space="preserve">, dodeli </w:t>
            </w:r>
            <w:r w:rsidRPr="00F72602">
              <w:rPr>
                <w:rFonts w:ascii="Segoe UI" w:hAnsi="Segoe UI" w:cs="Segoe UI"/>
                <w:b/>
                <w:sz w:val="22"/>
                <w:szCs w:val="16"/>
              </w:rPr>
              <w:t>+1 točka</w:t>
            </w:r>
            <w:r>
              <w:rPr>
                <w:rFonts w:ascii="Segoe UI" w:hAnsi="Segoe UI" w:cs="Segoe UI"/>
                <w:sz w:val="22"/>
                <w:szCs w:val="16"/>
              </w:rPr>
              <w:t xml:space="preserve">, vendar maksimalno </w:t>
            </w:r>
            <w:r w:rsidRPr="00F72602">
              <w:rPr>
                <w:rFonts w:ascii="Segoe UI" w:hAnsi="Segoe UI" w:cs="Segoe UI"/>
                <w:b/>
                <w:sz w:val="22"/>
                <w:szCs w:val="16"/>
              </w:rPr>
              <w:t>5 točk</w:t>
            </w:r>
            <w:r>
              <w:rPr>
                <w:rFonts w:ascii="Segoe UI" w:hAnsi="Segoe UI" w:cs="Segoe UI"/>
                <w:sz w:val="22"/>
                <w:szCs w:val="16"/>
              </w:rPr>
              <w:t xml:space="preserve">. </w:t>
            </w:r>
          </w:p>
          <w:p w14:paraId="1D175F3A" w14:textId="77777777" w:rsidR="00F72602" w:rsidRPr="007A09C8" w:rsidRDefault="00F72602" w:rsidP="007A09C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3D26" w14:textId="77777777" w:rsidR="00F72602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% popusta*</w:t>
            </w:r>
          </w:p>
          <w:p w14:paraId="3FC8F2CA" w14:textId="77777777" w:rsidR="00F72602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24ACF15E" w14:textId="2D981E23" w:rsidR="00F72602" w:rsidRPr="007A09C8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5D98" w14:textId="3448B788" w:rsidR="00F72602" w:rsidRDefault="00F726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F72602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F72602" w14:paraId="2B4F8F99" w14:textId="77777777" w:rsidTr="00F72602">
        <w:trPr>
          <w:trHeight w:val="523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8B1" w14:textId="77777777" w:rsidR="00F72602" w:rsidRDefault="00F726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46D" w14:textId="77777777" w:rsidR="00F72602" w:rsidRPr="007A09C8" w:rsidRDefault="00F72602" w:rsidP="007A09C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0A447" w14:textId="77777777" w:rsidR="00F72602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Št. točk*</w:t>
            </w:r>
          </w:p>
          <w:p w14:paraId="06B8F4F0" w14:textId="77777777" w:rsidR="00F72602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7FAAC99D" w14:textId="6F3CB357" w:rsidR="00F72602" w:rsidRPr="007A09C8" w:rsidRDefault="00F7260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7B14" w14:textId="77777777" w:rsidR="00F72602" w:rsidRDefault="00F7260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333466B1" w14:textId="77777777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3B7D8172" w14:textId="77777777" w:rsidR="00B960B2" w:rsidRDefault="00B960B2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3CC927C4" w14:textId="77777777" w:rsidR="00B960B2" w:rsidRPr="008D5247" w:rsidRDefault="00B960B2" w:rsidP="00B960B2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8D5247">
        <w:rPr>
          <w:rFonts w:ascii="Segoe UI" w:hAnsi="Segoe UI" w:cs="Segoe UI"/>
          <w:i/>
          <w:sz w:val="22"/>
          <w:szCs w:val="22"/>
        </w:rPr>
        <w:t xml:space="preserve">Opomba: ponudnik </w:t>
      </w:r>
      <w:r>
        <w:rPr>
          <w:rFonts w:ascii="Segoe UI" w:hAnsi="Segoe UI" w:cs="Segoe UI"/>
          <w:i/>
          <w:sz w:val="22"/>
          <w:szCs w:val="22"/>
        </w:rPr>
        <w:t xml:space="preserve">v 1. fazi izpolni podatke za merili: M2 in M3, v 2. fazi izpolni podatke za merila: M1, M2 in M3. </w:t>
      </w:r>
      <w:r w:rsidRPr="008D5247">
        <w:rPr>
          <w:rFonts w:ascii="Segoe UI" w:hAnsi="Segoe UI" w:cs="Segoe UI"/>
          <w:i/>
          <w:sz w:val="22"/>
          <w:szCs w:val="22"/>
        </w:rPr>
        <w:t xml:space="preserve"> </w:t>
      </w:r>
    </w:p>
    <w:p w14:paraId="7C5464D8" w14:textId="77777777" w:rsidR="003F4E44" w:rsidRDefault="003F4E44" w:rsidP="003F4E44">
      <w:pPr>
        <w:jc w:val="both"/>
        <w:rPr>
          <w:rFonts w:ascii="Segoe UI" w:hAnsi="Segoe UI" w:cs="Segoe UI"/>
          <w:sz w:val="22"/>
          <w:szCs w:val="22"/>
        </w:rPr>
      </w:pPr>
    </w:p>
    <w:p w14:paraId="4CADBCC9" w14:textId="77777777" w:rsidR="003F4E44" w:rsidRDefault="003F4E44" w:rsidP="003F4E44">
      <w:pPr>
        <w:rPr>
          <w:rFonts w:ascii="Segoe UI" w:hAnsi="Segoe UI" w:cs="Segoe UI"/>
          <w:sz w:val="16"/>
          <w:szCs w:val="16"/>
        </w:rPr>
      </w:pPr>
      <w:r>
        <w:rPr>
          <w:rFonts w:ascii="Segoe UI" w:hAnsi="Segoe UI" w:cs="Segoe UI"/>
          <w:b/>
          <w:sz w:val="16"/>
          <w:szCs w:val="16"/>
        </w:rPr>
        <w:t>Ponudnik nosi kazensko in materialno odgovor</w:t>
      </w:r>
      <w:r w:rsidR="007A09C8">
        <w:rPr>
          <w:rFonts w:ascii="Segoe UI" w:hAnsi="Segoe UI" w:cs="Segoe UI"/>
          <w:b/>
          <w:sz w:val="16"/>
          <w:szCs w:val="16"/>
        </w:rPr>
        <w:t>nost za netočne, zavajajoče in neresnično</w:t>
      </w:r>
      <w:r>
        <w:rPr>
          <w:rFonts w:ascii="Segoe UI" w:hAnsi="Segoe UI" w:cs="Segoe UI"/>
          <w:b/>
          <w:sz w:val="16"/>
          <w:szCs w:val="16"/>
        </w:rPr>
        <w:t xml:space="preserve"> podane izjave v ponudbeni dokumentaciji in v tem obrazcu!</w:t>
      </w:r>
      <w:r>
        <w:rPr>
          <w:rFonts w:ascii="Segoe UI" w:hAnsi="Segoe UI" w:cs="Segoe UI"/>
          <w:sz w:val="16"/>
          <w:szCs w:val="16"/>
        </w:rPr>
        <w:t xml:space="preserve"> </w:t>
      </w:r>
    </w:p>
    <w:p w14:paraId="403050D9" w14:textId="77777777" w:rsidR="003F4E44" w:rsidRDefault="003F4E44" w:rsidP="003F4E44">
      <w:pPr>
        <w:ind w:left="-3686"/>
        <w:jc w:val="center"/>
        <w:rPr>
          <w:rFonts w:ascii="Segoe UI" w:hAnsi="Segoe UI" w:cs="Segoe UI"/>
          <w:b/>
          <w:sz w:val="28"/>
          <w:szCs w:val="28"/>
        </w:rPr>
      </w:pPr>
    </w:p>
    <w:p w14:paraId="189A68E8" w14:textId="77777777" w:rsidR="003F4E44" w:rsidRDefault="003F4E44" w:rsidP="003F4E44">
      <w:pPr>
        <w:jc w:val="both"/>
        <w:rPr>
          <w:rFonts w:ascii="Segoe UI" w:hAnsi="Segoe UI" w:cs="Segoe UI"/>
          <w:sz w:val="16"/>
          <w:szCs w:val="16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828"/>
        <w:gridCol w:w="3118"/>
        <w:gridCol w:w="3260"/>
      </w:tblGrid>
      <w:tr w:rsidR="003F4E44" w14:paraId="260F15C9" w14:textId="77777777" w:rsidTr="003F4E44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7381C" w14:textId="77777777" w:rsidR="003F4E44" w:rsidRDefault="003F4E44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6DF09456" w14:textId="77777777" w:rsidR="003F4E44" w:rsidRDefault="003F4E44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7A559" w14:textId="77777777" w:rsidR="003F4E44" w:rsidRDefault="003F4E44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3F4E44" w14:paraId="35073789" w14:textId="77777777" w:rsidTr="003F4E44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C37A51" w14:textId="77777777" w:rsidR="003F4E44" w:rsidRDefault="003F4E44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Podjetje</w:t>
            </w:r>
          </w:p>
        </w:tc>
        <w:tc>
          <w:tcPr>
            <w:tcW w:w="3118" w:type="dxa"/>
            <w:hideMark/>
          </w:tcPr>
          <w:p w14:paraId="0538350B" w14:textId="77777777" w:rsidR="003F4E44" w:rsidRDefault="003F4E44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7A2A3" w14:textId="77777777" w:rsidR="003F4E44" w:rsidRDefault="003F4E44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Ime, priimek in podpis odgovorne osebe</w:t>
            </w:r>
          </w:p>
        </w:tc>
      </w:tr>
    </w:tbl>
    <w:p w14:paraId="06B22FB3" w14:textId="1B638B7A" w:rsidR="008832C8" w:rsidRPr="00B960B2" w:rsidRDefault="008832C8" w:rsidP="00B960B2">
      <w:pPr>
        <w:rPr>
          <w:rFonts w:ascii="Segoe UI" w:hAnsi="Segoe UI" w:cs="Segoe UI"/>
          <w:b/>
          <w:sz w:val="20"/>
        </w:rPr>
      </w:pPr>
    </w:p>
    <w:sectPr w:rsidR="008832C8" w:rsidRPr="00B960B2" w:rsidSect="007A09C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709" w:bottom="1418" w:left="709" w:header="340" w:footer="113" w:gutter="28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9569E" w14:textId="77777777" w:rsidR="00B11BC2" w:rsidRDefault="00B11BC2" w:rsidP="004B5EBF">
      <w:r>
        <w:separator/>
      </w:r>
    </w:p>
  </w:endnote>
  <w:endnote w:type="continuationSeparator" w:id="0">
    <w:p w14:paraId="07AF5B66" w14:textId="77777777" w:rsidR="00B11BC2" w:rsidRDefault="00B11BC2" w:rsidP="004B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E6F52" w14:textId="77777777" w:rsidR="00427FA6" w:rsidRDefault="00427FA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B217D38" w14:textId="77777777" w:rsidR="00427FA6" w:rsidRDefault="00427FA6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2F4D0" w14:textId="24224B8D" w:rsidR="00427FA6" w:rsidRPr="00EC4F6F" w:rsidRDefault="00427FA6">
    <w:pPr>
      <w:pStyle w:val="Noga"/>
      <w:framePr w:wrap="around" w:vAnchor="text" w:hAnchor="margin" w:xAlign="right" w:y="1"/>
      <w:rPr>
        <w:rStyle w:val="tevilkastrani"/>
        <w:rFonts w:ascii="Segoe UI" w:hAnsi="Segoe UI" w:cs="Segoe UI"/>
        <w:sz w:val="16"/>
        <w:szCs w:val="16"/>
      </w:rPr>
    </w:pPr>
    <w:r w:rsidRPr="00EC4F6F">
      <w:rPr>
        <w:rStyle w:val="tevilkastrani"/>
        <w:rFonts w:ascii="Segoe UI" w:hAnsi="Segoe UI" w:cs="Segoe UI"/>
        <w:sz w:val="16"/>
        <w:szCs w:val="16"/>
      </w:rPr>
      <w:fldChar w:fldCharType="begin"/>
    </w:r>
    <w:r w:rsidRPr="00EC4F6F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EC4F6F">
      <w:rPr>
        <w:rStyle w:val="tevilkastrani"/>
        <w:rFonts w:ascii="Segoe UI" w:hAnsi="Segoe UI" w:cs="Segoe UI"/>
        <w:sz w:val="16"/>
        <w:szCs w:val="16"/>
      </w:rPr>
      <w:fldChar w:fldCharType="separate"/>
    </w:r>
    <w:r w:rsidR="00B960B2">
      <w:rPr>
        <w:rStyle w:val="tevilkastrani"/>
        <w:rFonts w:ascii="Segoe UI" w:hAnsi="Segoe UI" w:cs="Segoe UI"/>
        <w:noProof/>
        <w:sz w:val="16"/>
        <w:szCs w:val="16"/>
      </w:rPr>
      <w:t>2</w:t>
    </w:r>
    <w:r w:rsidRPr="00EC4F6F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0776A668" w14:textId="77777777" w:rsidR="00427FA6" w:rsidRDefault="00427FA6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1D10B6D7" wp14:editId="25431C2A">
              <wp:simplePos x="0" y="0"/>
              <wp:positionH relativeFrom="page">
                <wp:posOffset>457200</wp:posOffset>
              </wp:positionH>
              <wp:positionV relativeFrom="page">
                <wp:posOffset>10248900</wp:posOffset>
              </wp:positionV>
              <wp:extent cx="6858000" cy="635"/>
              <wp:effectExtent l="0" t="0" r="0" b="0"/>
              <wp:wrapNone/>
              <wp:docPr id="1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451442C0" id="Line 1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7pt" to="8in,8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401961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759E45F8" w14:textId="2565BCCC" w:rsidR="00427FA6" w:rsidRPr="001B1661" w:rsidRDefault="00427FA6">
        <w:pPr>
          <w:pStyle w:val="Noga"/>
          <w:jc w:val="right"/>
          <w:rPr>
            <w:rFonts w:ascii="Segoe UI" w:hAnsi="Segoe UI" w:cs="Segoe UI"/>
            <w:sz w:val="20"/>
          </w:rPr>
        </w:pPr>
        <w:r w:rsidRPr="001B1661">
          <w:rPr>
            <w:rFonts w:ascii="Segoe UI" w:hAnsi="Segoe UI" w:cs="Segoe UI"/>
            <w:sz w:val="20"/>
          </w:rPr>
          <w:fldChar w:fldCharType="begin"/>
        </w:r>
        <w:r w:rsidRPr="001B1661">
          <w:rPr>
            <w:rFonts w:ascii="Segoe UI" w:hAnsi="Segoe UI" w:cs="Segoe UI"/>
            <w:sz w:val="20"/>
          </w:rPr>
          <w:instrText>PAGE   \* MERGEFORMAT</w:instrText>
        </w:r>
        <w:r w:rsidRPr="001B1661">
          <w:rPr>
            <w:rFonts w:ascii="Segoe UI" w:hAnsi="Segoe UI" w:cs="Segoe UI"/>
            <w:sz w:val="20"/>
          </w:rPr>
          <w:fldChar w:fldCharType="separate"/>
        </w:r>
        <w:r w:rsidR="00B960B2">
          <w:rPr>
            <w:rFonts w:ascii="Segoe UI" w:hAnsi="Segoe UI" w:cs="Segoe UI"/>
            <w:noProof/>
            <w:sz w:val="20"/>
          </w:rPr>
          <w:t>1</w:t>
        </w:r>
        <w:r w:rsidRPr="001B1661">
          <w:rPr>
            <w:rFonts w:ascii="Segoe UI" w:hAnsi="Segoe UI" w:cs="Segoe UI"/>
            <w:sz w:val="20"/>
          </w:rPr>
          <w:fldChar w:fldCharType="end"/>
        </w:r>
      </w:p>
    </w:sdtContent>
  </w:sdt>
  <w:p w14:paraId="53EF42DD" w14:textId="77777777" w:rsidR="00427FA6" w:rsidRPr="001B1661" w:rsidRDefault="00427FA6" w:rsidP="00A55DFE">
    <w:pPr>
      <w:pStyle w:val="Noga"/>
      <w:tabs>
        <w:tab w:val="center" w:pos="4395"/>
      </w:tabs>
      <w:jc w:val="center"/>
      <w:rPr>
        <w:rFonts w:ascii="Segoe UI" w:hAnsi="Segoe UI" w:cs="Segoe UI"/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7C56" w14:textId="77777777" w:rsidR="00B11BC2" w:rsidRDefault="00B11BC2" w:rsidP="004B5EBF">
      <w:r>
        <w:separator/>
      </w:r>
    </w:p>
  </w:footnote>
  <w:footnote w:type="continuationSeparator" w:id="0">
    <w:p w14:paraId="5236218C" w14:textId="77777777" w:rsidR="00B11BC2" w:rsidRDefault="00B11BC2" w:rsidP="004B5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0671E" w14:textId="77777777" w:rsidR="00427FA6" w:rsidRDefault="00427FA6" w:rsidP="00A55DFE">
    <w:pPr>
      <w:ind w:left="1440"/>
      <w:jc w:val="center"/>
    </w:pPr>
    <w:r>
      <w:rPr>
        <w:noProof/>
        <w:lang w:eastAsia="sl-SI"/>
      </w:rPr>
      <w:ptab w:relativeTo="margin" w:alignment="right" w:leader="none"/>
    </w:r>
    <w:r>
      <w:rPr>
        <w:noProof/>
        <w:lang w:eastAsia="sl-SI"/>
      </w:rPr>
      <w:drawing>
        <wp:inline distT="0" distB="0" distL="0" distR="0" wp14:anchorId="793412EF" wp14:editId="5DC74FDC">
          <wp:extent cx="1012190" cy="469265"/>
          <wp:effectExtent l="0" t="0" r="0" b="6985"/>
          <wp:docPr id="22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sl-SI"/>
      </w:rPr>
      <w:t xml:space="preserve">    </w:t>
    </w:r>
    <w:r w:rsidR="00B960B2">
      <w:object w:dxaOrig="1440" w:dyaOrig="1440" w14:anchorId="424FA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-320.1pt;margin-top:300.35pt;width:255.75pt;height:182.45pt;z-index:-251656192;mso-position-horizontal-relative:text;mso-position-vertical-relative:text" o:allowincell="f">
          <v:imagedata r:id="rId2" o:title=""/>
        </v:shape>
        <o:OLEObject Type="Embed" ProgID="CorelPhotoPaint.Image.8" ShapeID="_x0000_s2058" DrawAspect="Content" ObjectID="_1678080779" r:id="rId3"/>
      </w:objec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03D24E68" wp14:editId="3616A04F">
              <wp:simplePos x="0" y="0"/>
              <wp:positionH relativeFrom="page">
                <wp:posOffset>504825</wp:posOffset>
              </wp:positionH>
              <wp:positionV relativeFrom="page">
                <wp:posOffset>571500</wp:posOffset>
              </wp:positionV>
              <wp:extent cx="6858000" cy="635"/>
              <wp:effectExtent l="0" t="0" r="19050" b="37465"/>
              <wp:wrapNone/>
              <wp:docPr id="1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6BEF98CD" id="Line 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75pt,45pt" to="579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90E1E" w14:textId="2EF5A652" w:rsidR="00427FA6" w:rsidRDefault="00427FA6" w:rsidP="00A55DFE">
    <w:pPr>
      <w:pStyle w:val="Glava"/>
      <w:ind w:firstLine="4820"/>
    </w:pPr>
    <w:r>
      <w:ptab w:relativeTo="margin" w:alignment="left" w:leader="none"/>
    </w:r>
    <w:r>
      <w:ptab w:relativeTo="margin" w:alignment="right" w:leader="none"/>
    </w:r>
    <w:r w:rsidR="00262733">
      <w:rPr>
        <w:noProof/>
        <w:lang w:eastAsia="sl-SI"/>
      </w:rPr>
      <w:drawing>
        <wp:inline distT="0" distB="0" distL="0" distR="0" wp14:anchorId="6A5CB8D4" wp14:editId="022B8099">
          <wp:extent cx="1247775" cy="218537"/>
          <wp:effectExtent l="0" t="0" r="0" b="0"/>
          <wp:docPr id="1" name="Slika 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3B585CD" wp14:editId="6D8B3602">
              <wp:simplePos x="0" y="0"/>
              <wp:positionH relativeFrom="column">
                <wp:posOffset>-995045</wp:posOffset>
              </wp:positionH>
              <wp:positionV relativeFrom="paragraph">
                <wp:posOffset>1216660</wp:posOffset>
              </wp:positionV>
              <wp:extent cx="4324350" cy="895350"/>
              <wp:effectExtent l="0" t="0" r="0" b="0"/>
              <wp:wrapNone/>
              <wp:docPr id="16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435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rect w14:anchorId="0CC02B6F" id="Rectangle 13" o:spid="_x0000_s1026" style="position:absolute;margin-left:-78.35pt;margin-top:95.8pt;width:340.5pt;height:70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" o:allowincell="f" filled="f" stroked="f"/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12CC10BF" wp14:editId="39AB2E1A">
              <wp:simplePos x="0" y="0"/>
              <wp:positionH relativeFrom="page">
                <wp:posOffset>505460</wp:posOffset>
              </wp:positionH>
              <wp:positionV relativeFrom="page">
                <wp:posOffset>10110470</wp:posOffset>
              </wp:positionV>
              <wp:extent cx="6858000" cy="635"/>
              <wp:effectExtent l="0" t="0" r="0" b="0"/>
              <wp:wrapNone/>
              <wp:docPr id="1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14B7CB1F" id="Line 6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6.1pt" to="579.8pt,7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5168" behindDoc="0" locked="1" layoutInCell="0" allowOverlap="1" wp14:anchorId="7714768E" wp14:editId="671520FE">
              <wp:simplePos x="0" y="0"/>
              <wp:positionH relativeFrom="page">
                <wp:posOffset>466725</wp:posOffset>
              </wp:positionH>
              <wp:positionV relativeFrom="page">
                <wp:posOffset>552450</wp:posOffset>
              </wp:positionV>
              <wp:extent cx="6858000" cy="635"/>
              <wp:effectExtent l="0" t="0" r="0" b="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63ACEFC2" id="Line 3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43.5pt" to="57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YFngIAAJw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68F8"/>
    <w:multiLevelType w:val="hybridMultilevel"/>
    <w:tmpl w:val="976E04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5B6"/>
    <w:multiLevelType w:val="hybridMultilevel"/>
    <w:tmpl w:val="9C46AC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932"/>
    <w:multiLevelType w:val="hybridMultilevel"/>
    <w:tmpl w:val="18EEC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7397C"/>
    <w:multiLevelType w:val="multilevel"/>
    <w:tmpl w:val="F9D882F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E226B"/>
    <w:multiLevelType w:val="multilevel"/>
    <w:tmpl w:val="F9D882F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5928B5"/>
    <w:multiLevelType w:val="multilevel"/>
    <w:tmpl w:val="31723548"/>
    <w:lvl w:ilvl="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708E0"/>
    <w:multiLevelType w:val="hybridMultilevel"/>
    <w:tmpl w:val="214471CE"/>
    <w:lvl w:ilvl="0" w:tplc="58122690">
      <w:start w:val="1"/>
      <w:numFmt w:val="bullet"/>
      <w:lvlText w:val=""/>
      <w:lvlJc w:val="left"/>
      <w:pPr>
        <w:ind w:left="-7200" w:hanging="360"/>
      </w:pPr>
      <w:rPr>
        <w:rFonts w:ascii="Symbol" w:hAnsi="Symbol" w:hint="default"/>
        <w:sz w:val="36"/>
        <w:szCs w:val="36"/>
      </w:rPr>
    </w:lvl>
    <w:lvl w:ilvl="1" w:tplc="04240003">
      <w:start w:val="1"/>
      <w:numFmt w:val="bullet"/>
      <w:lvlText w:val="o"/>
      <w:lvlJc w:val="left"/>
      <w:pPr>
        <w:ind w:left="-64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-57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-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-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-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-28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</w:abstractNum>
  <w:abstractNum w:abstractNumId="7" w15:restartNumberingAfterBreak="0">
    <w:nsid w:val="53635397"/>
    <w:multiLevelType w:val="hybridMultilevel"/>
    <w:tmpl w:val="1012CE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C778E"/>
    <w:multiLevelType w:val="hybridMultilevel"/>
    <w:tmpl w:val="371A73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ED2451"/>
    <w:multiLevelType w:val="hybridMultilevel"/>
    <w:tmpl w:val="15082E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8CA74E8">
      <w:numFmt w:val="bullet"/>
      <w:lvlText w:val="•"/>
      <w:lvlJc w:val="left"/>
      <w:pPr>
        <w:ind w:left="1440" w:hanging="720"/>
      </w:pPr>
      <w:rPr>
        <w:rFonts w:ascii="Segoe UI" w:eastAsia="Times New Roman" w:hAnsi="Segoe UI" w:cs="Segoe U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BE35C7"/>
    <w:multiLevelType w:val="multilevel"/>
    <w:tmpl w:val="E7BC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21D408C"/>
    <w:multiLevelType w:val="multilevel"/>
    <w:tmpl w:val="F9D882F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13" w15:restartNumberingAfterBreak="0">
    <w:nsid w:val="6ADE11AE"/>
    <w:multiLevelType w:val="hybridMultilevel"/>
    <w:tmpl w:val="CD6AD0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12EC6"/>
    <w:multiLevelType w:val="hybridMultilevel"/>
    <w:tmpl w:val="1C52E1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51C28"/>
    <w:multiLevelType w:val="multilevel"/>
    <w:tmpl w:val="32BE1BE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CE5F52"/>
    <w:multiLevelType w:val="hybridMultilevel"/>
    <w:tmpl w:val="4D1ECE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6D1138"/>
    <w:multiLevelType w:val="multilevel"/>
    <w:tmpl w:val="E20222BA"/>
    <w:lvl w:ilvl="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725510"/>
    <w:multiLevelType w:val="hybridMultilevel"/>
    <w:tmpl w:val="2564EE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4D1351"/>
    <w:multiLevelType w:val="hybridMultilevel"/>
    <w:tmpl w:val="78C80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5"/>
  </w:num>
  <w:num w:numId="5">
    <w:abstractNumId w:val="13"/>
  </w:num>
  <w:num w:numId="6">
    <w:abstractNumId w:val="14"/>
  </w:num>
  <w:num w:numId="7">
    <w:abstractNumId w:val="7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18"/>
  </w:num>
  <w:num w:numId="13">
    <w:abstractNumId w:val="4"/>
  </w:num>
  <w:num w:numId="14">
    <w:abstractNumId w:val="3"/>
  </w:num>
  <w:num w:numId="15">
    <w:abstractNumId w:val="0"/>
  </w:num>
  <w:num w:numId="16">
    <w:abstractNumId w:val="1"/>
  </w:num>
  <w:num w:numId="17">
    <w:abstractNumId w:val="10"/>
  </w:num>
  <w:num w:numId="18">
    <w:abstractNumId w:val="17"/>
  </w:num>
  <w:num w:numId="19">
    <w:abstractNumId w:val="19"/>
  </w:num>
  <w:num w:numId="2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9" fill="f" fillcolor="white" stroke="f">
      <v:fill color="white" on="f"/>
      <v:stroke on="f"/>
      <o:colormru v:ext="edit" colors="white,#ffc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0D"/>
    <w:rsid w:val="00001FAF"/>
    <w:rsid w:val="00007AA0"/>
    <w:rsid w:val="00013026"/>
    <w:rsid w:val="00022C75"/>
    <w:rsid w:val="00032E1D"/>
    <w:rsid w:val="00034E27"/>
    <w:rsid w:val="0003685F"/>
    <w:rsid w:val="0004147D"/>
    <w:rsid w:val="000474D9"/>
    <w:rsid w:val="000562C0"/>
    <w:rsid w:val="00062D78"/>
    <w:rsid w:val="0006584F"/>
    <w:rsid w:val="0006676C"/>
    <w:rsid w:val="00067E8D"/>
    <w:rsid w:val="00070E8F"/>
    <w:rsid w:val="000748D1"/>
    <w:rsid w:val="00085F49"/>
    <w:rsid w:val="000905CB"/>
    <w:rsid w:val="00092BD7"/>
    <w:rsid w:val="00093A99"/>
    <w:rsid w:val="000950A0"/>
    <w:rsid w:val="00095892"/>
    <w:rsid w:val="000964E9"/>
    <w:rsid w:val="000A1313"/>
    <w:rsid w:val="000A164C"/>
    <w:rsid w:val="000A1A11"/>
    <w:rsid w:val="000B2134"/>
    <w:rsid w:val="000B4A3C"/>
    <w:rsid w:val="000B758D"/>
    <w:rsid w:val="000C1560"/>
    <w:rsid w:val="000C3620"/>
    <w:rsid w:val="000C7402"/>
    <w:rsid w:val="000D148C"/>
    <w:rsid w:val="000D311D"/>
    <w:rsid w:val="000D5FB5"/>
    <w:rsid w:val="000D694D"/>
    <w:rsid w:val="000D7344"/>
    <w:rsid w:val="000F2BFF"/>
    <w:rsid w:val="000F4C3A"/>
    <w:rsid w:val="000F6B5E"/>
    <w:rsid w:val="000F7209"/>
    <w:rsid w:val="000F7B1A"/>
    <w:rsid w:val="00100F8D"/>
    <w:rsid w:val="00102556"/>
    <w:rsid w:val="00106CF0"/>
    <w:rsid w:val="00107017"/>
    <w:rsid w:val="00107031"/>
    <w:rsid w:val="00111780"/>
    <w:rsid w:val="001129A9"/>
    <w:rsid w:val="001140DF"/>
    <w:rsid w:val="001255B0"/>
    <w:rsid w:val="00130643"/>
    <w:rsid w:val="0013092D"/>
    <w:rsid w:val="001514C6"/>
    <w:rsid w:val="00151C03"/>
    <w:rsid w:val="00151DA5"/>
    <w:rsid w:val="00157A29"/>
    <w:rsid w:val="00160640"/>
    <w:rsid w:val="00160F3D"/>
    <w:rsid w:val="00162DD8"/>
    <w:rsid w:val="00171998"/>
    <w:rsid w:val="00172537"/>
    <w:rsid w:val="0017400D"/>
    <w:rsid w:val="001776BC"/>
    <w:rsid w:val="0018035D"/>
    <w:rsid w:val="00195E12"/>
    <w:rsid w:val="001A0B4F"/>
    <w:rsid w:val="001A242E"/>
    <w:rsid w:val="001A27E7"/>
    <w:rsid w:val="001A2EE6"/>
    <w:rsid w:val="001A680D"/>
    <w:rsid w:val="001A7EB2"/>
    <w:rsid w:val="001B142F"/>
    <w:rsid w:val="001B1661"/>
    <w:rsid w:val="001B48C9"/>
    <w:rsid w:val="001B48D6"/>
    <w:rsid w:val="001B5259"/>
    <w:rsid w:val="001B6ADC"/>
    <w:rsid w:val="001C34B7"/>
    <w:rsid w:val="001C3E2E"/>
    <w:rsid w:val="001C4C35"/>
    <w:rsid w:val="001C5EC6"/>
    <w:rsid w:val="001E5E64"/>
    <w:rsid w:val="001F10F5"/>
    <w:rsid w:val="001F3889"/>
    <w:rsid w:val="00201A81"/>
    <w:rsid w:val="00211B4A"/>
    <w:rsid w:val="00212576"/>
    <w:rsid w:val="00213129"/>
    <w:rsid w:val="002151DB"/>
    <w:rsid w:val="00216809"/>
    <w:rsid w:val="0021778C"/>
    <w:rsid w:val="00221BDD"/>
    <w:rsid w:val="0022425C"/>
    <w:rsid w:val="0022436C"/>
    <w:rsid w:val="00225E64"/>
    <w:rsid w:val="0023080A"/>
    <w:rsid w:val="00231EA2"/>
    <w:rsid w:val="00234623"/>
    <w:rsid w:val="00234850"/>
    <w:rsid w:val="00234E21"/>
    <w:rsid w:val="002368F1"/>
    <w:rsid w:val="00237F83"/>
    <w:rsid w:val="00245DCE"/>
    <w:rsid w:val="00247D2E"/>
    <w:rsid w:val="00256631"/>
    <w:rsid w:val="002572BD"/>
    <w:rsid w:val="00262733"/>
    <w:rsid w:val="00266138"/>
    <w:rsid w:val="00274D13"/>
    <w:rsid w:val="00276562"/>
    <w:rsid w:val="0027757A"/>
    <w:rsid w:val="0027795E"/>
    <w:rsid w:val="00280BAB"/>
    <w:rsid w:val="002830BC"/>
    <w:rsid w:val="00290AEF"/>
    <w:rsid w:val="002924B0"/>
    <w:rsid w:val="002A10FB"/>
    <w:rsid w:val="002A61B7"/>
    <w:rsid w:val="002B6BE6"/>
    <w:rsid w:val="002C36D2"/>
    <w:rsid w:val="002C6E94"/>
    <w:rsid w:val="002D1E5E"/>
    <w:rsid w:val="002D67A8"/>
    <w:rsid w:val="002E5DC5"/>
    <w:rsid w:val="002F1CA1"/>
    <w:rsid w:val="002F23F2"/>
    <w:rsid w:val="002F4368"/>
    <w:rsid w:val="002F55D0"/>
    <w:rsid w:val="002F684F"/>
    <w:rsid w:val="003025B1"/>
    <w:rsid w:val="00305782"/>
    <w:rsid w:val="00306F9D"/>
    <w:rsid w:val="00311C9E"/>
    <w:rsid w:val="00312B58"/>
    <w:rsid w:val="00313E22"/>
    <w:rsid w:val="003150CE"/>
    <w:rsid w:val="0031656B"/>
    <w:rsid w:val="00320188"/>
    <w:rsid w:val="003276B2"/>
    <w:rsid w:val="00327E78"/>
    <w:rsid w:val="0033371D"/>
    <w:rsid w:val="00334E6D"/>
    <w:rsid w:val="003431B7"/>
    <w:rsid w:val="00343482"/>
    <w:rsid w:val="00344887"/>
    <w:rsid w:val="00346DD9"/>
    <w:rsid w:val="0035030D"/>
    <w:rsid w:val="003544AA"/>
    <w:rsid w:val="003633BB"/>
    <w:rsid w:val="00366E90"/>
    <w:rsid w:val="00371156"/>
    <w:rsid w:val="00372364"/>
    <w:rsid w:val="00374459"/>
    <w:rsid w:val="00374CF2"/>
    <w:rsid w:val="00387FC2"/>
    <w:rsid w:val="003921CD"/>
    <w:rsid w:val="0039474C"/>
    <w:rsid w:val="0039633A"/>
    <w:rsid w:val="0039783B"/>
    <w:rsid w:val="00397DF1"/>
    <w:rsid w:val="003A0502"/>
    <w:rsid w:val="003A104C"/>
    <w:rsid w:val="003A4BF1"/>
    <w:rsid w:val="003A64F5"/>
    <w:rsid w:val="003A7404"/>
    <w:rsid w:val="003B315E"/>
    <w:rsid w:val="003B718C"/>
    <w:rsid w:val="003B75F3"/>
    <w:rsid w:val="003C2842"/>
    <w:rsid w:val="003C6640"/>
    <w:rsid w:val="003C7221"/>
    <w:rsid w:val="003D03CA"/>
    <w:rsid w:val="003D5428"/>
    <w:rsid w:val="003D6B2B"/>
    <w:rsid w:val="003E341A"/>
    <w:rsid w:val="003F40BD"/>
    <w:rsid w:val="003F4E44"/>
    <w:rsid w:val="003F632D"/>
    <w:rsid w:val="003F6BF3"/>
    <w:rsid w:val="003F6CF0"/>
    <w:rsid w:val="003F72CD"/>
    <w:rsid w:val="004018FD"/>
    <w:rsid w:val="00407B9E"/>
    <w:rsid w:val="00412F82"/>
    <w:rsid w:val="00413A0D"/>
    <w:rsid w:val="00427FA6"/>
    <w:rsid w:val="004349BC"/>
    <w:rsid w:val="004404E5"/>
    <w:rsid w:val="00440636"/>
    <w:rsid w:val="004416B0"/>
    <w:rsid w:val="00443363"/>
    <w:rsid w:val="0045071F"/>
    <w:rsid w:val="004515AA"/>
    <w:rsid w:val="00452301"/>
    <w:rsid w:val="004535C2"/>
    <w:rsid w:val="00454D9A"/>
    <w:rsid w:val="0045551A"/>
    <w:rsid w:val="00455E25"/>
    <w:rsid w:val="00456CE6"/>
    <w:rsid w:val="00457C08"/>
    <w:rsid w:val="0046017F"/>
    <w:rsid w:val="00461E50"/>
    <w:rsid w:val="00464E62"/>
    <w:rsid w:val="00475C0A"/>
    <w:rsid w:val="00476B4F"/>
    <w:rsid w:val="00487D23"/>
    <w:rsid w:val="00493ED2"/>
    <w:rsid w:val="00497F41"/>
    <w:rsid w:val="004A5832"/>
    <w:rsid w:val="004B16EC"/>
    <w:rsid w:val="004B1A31"/>
    <w:rsid w:val="004B4577"/>
    <w:rsid w:val="004B5D41"/>
    <w:rsid w:val="004B5EBF"/>
    <w:rsid w:val="004C1EE0"/>
    <w:rsid w:val="004C377D"/>
    <w:rsid w:val="004D240D"/>
    <w:rsid w:val="004D29F8"/>
    <w:rsid w:val="004D7119"/>
    <w:rsid w:val="004D7364"/>
    <w:rsid w:val="004E193E"/>
    <w:rsid w:val="004E4CFA"/>
    <w:rsid w:val="004E7EA4"/>
    <w:rsid w:val="004F247F"/>
    <w:rsid w:val="004F3C8A"/>
    <w:rsid w:val="004F4695"/>
    <w:rsid w:val="004F5579"/>
    <w:rsid w:val="004F7A88"/>
    <w:rsid w:val="005007CD"/>
    <w:rsid w:val="00514A45"/>
    <w:rsid w:val="00514C89"/>
    <w:rsid w:val="0051688D"/>
    <w:rsid w:val="00517F7D"/>
    <w:rsid w:val="00520AA8"/>
    <w:rsid w:val="005211F7"/>
    <w:rsid w:val="00521399"/>
    <w:rsid w:val="00521E45"/>
    <w:rsid w:val="00527BB9"/>
    <w:rsid w:val="00531602"/>
    <w:rsid w:val="00531B72"/>
    <w:rsid w:val="00540EA6"/>
    <w:rsid w:val="0054362A"/>
    <w:rsid w:val="00544482"/>
    <w:rsid w:val="0055204E"/>
    <w:rsid w:val="00552A17"/>
    <w:rsid w:val="005546CC"/>
    <w:rsid w:val="005566E9"/>
    <w:rsid w:val="00557D8F"/>
    <w:rsid w:val="005706B8"/>
    <w:rsid w:val="00572C70"/>
    <w:rsid w:val="00575533"/>
    <w:rsid w:val="005802BE"/>
    <w:rsid w:val="00580807"/>
    <w:rsid w:val="00582A56"/>
    <w:rsid w:val="00585DFD"/>
    <w:rsid w:val="005A34E4"/>
    <w:rsid w:val="005A5F23"/>
    <w:rsid w:val="005A6A60"/>
    <w:rsid w:val="005A7438"/>
    <w:rsid w:val="005B3CE8"/>
    <w:rsid w:val="005B47BD"/>
    <w:rsid w:val="005D12F0"/>
    <w:rsid w:val="005D4766"/>
    <w:rsid w:val="005E192B"/>
    <w:rsid w:val="005E6965"/>
    <w:rsid w:val="005F3A84"/>
    <w:rsid w:val="005F73AB"/>
    <w:rsid w:val="00600F3E"/>
    <w:rsid w:val="00601473"/>
    <w:rsid w:val="006015F0"/>
    <w:rsid w:val="00603D00"/>
    <w:rsid w:val="00607F8C"/>
    <w:rsid w:val="00611FA0"/>
    <w:rsid w:val="006130F2"/>
    <w:rsid w:val="006134F4"/>
    <w:rsid w:val="006138A0"/>
    <w:rsid w:val="00614A8C"/>
    <w:rsid w:val="006449D1"/>
    <w:rsid w:val="0064527A"/>
    <w:rsid w:val="00646045"/>
    <w:rsid w:val="0066040F"/>
    <w:rsid w:val="0066058F"/>
    <w:rsid w:val="006607D0"/>
    <w:rsid w:val="006729C6"/>
    <w:rsid w:val="00673D1A"/>
    <w:rsid w:val="00677329"/>
    <w:rsid w:val="0068274F"/>
    <w:rsid w:val="00682FDF"/>
    <w:rsid w:val="00683142"/>
    <w:rsid w:val="00683861"/>
    <w:rsid w:val="006924E3"/>
    <w:rsid w:val="00692EE1"/>
    <w:rsid w:val="00695414"/>
    <w:rsid w:val="00695874"/>
    <w:rsid w:val="00695C92"/>
    <w:rsid w:val="00696414"/>
    <w:rsid w:val="0069702B"/>
    <w:rsid w:val="006A0CFE"/>
    <w:rsid w:val="006A0E0C"/>
    <w:rsid w:val="006A5DEF"/>
    <w:rsid w:val="006A7414"/>
    <w:rsid w:val="006A796B"/>
    <w:rsid w:val="006B33C7"/>
    <w:rsid w:val="006B33F3"/>
    <w:rsid w:val="006B6207"/>
    <w:rsid w:val="006B6335"/>
    <w:rsid w:val="006B6DDF"/>
    <w:rsid w:val="006B7248"/>
    <w:rsid w:val="006B7E99"/>
    <w:rsid w:val="006C06C1"/>
    <w:rsid w:val="006C1919"/>
    <w:rsid w:val="006C7210"/>
    <w:rsid w:val="006C7519"/>
    <w:rsid w:val="006D1D9B"/>
    <w:rsid w:val="006D3F09"/>
    <w:rsid w:val="006D60F6"/>
    <w:rsid w:val="006D763F"/>
    <w:rsid w:val="006E05C8"/>
    <w:rsid w:val="006E186D"/>
    <w:rsid w:val="006E4192"/>
    <w:rsid w:val="006E5F08"/>
    <w:rsid w:val="006F0867"/>
    <w:rsid w:val="006F3494"/>
    <w:rsid w:val="006F6E9D"/>
    <w:rsid w:val="007008CA"/>
    <w:rsid w:val="00700DAE"/>
    <w:rsid w:val="0070516B"/>
    <w:rsid w:val="0070769A"/>
    <w:rsid w:val="007225B9"/>
    <w:rsid w:val="007252C3"/>
    <w:rsid w:val="00731A5B"/>
    <w:rsid w:val="0073262C"/>
    <w:rsid w:val="007339D6"/>
    <w:rsid w:val="00740FDD"/>
    <w:rsid w:val="0074228C"/>
    <w:rsid w:val="00743E7C"/>
    <w:rsid w:val="00745FB5"/>
    <w:rsid w:val="00752C66"/>
    <w:rsid w:val="0076024C"/>
    <w:rsid w:val="00760CF8"/>
    <w:rsid w:val="00761450"/>
    <w:rsid w:val="007642C3"/>
    <w:rsid w:val="00764880"/>
    <w:rsid w:val="00764DC0"/>
    <w:rsid w:val="00770AD0"/>
    <w:rsid w:val="00770BB7"/>
    <w:rsid w:val="007733EC"/>
    <w:rsid w:val="00786033"/>
    <w:rsid w:val="00791463"/>
    <w:rsid w:val="007921A5"/>
    <w:rsid w:val="00796B18"/>
    <w:rsid w:val="007A09C8"/>
    <w:rsid w:val="007A1755"/>
    <w:rsid w:val="007A47A1"/>
    <w:rsid w:val="007A512E"/>
    <w:rsid w:val="007B0D8D"/>
    <w:rsid w:val="007B190E"/>
    <w:rsid w:val="007B5D4E"/>
    <w:rsid w:val="007B6035"/>
    <w:rsid w:val="007B7F6F"/>
    <w:rsid w:val="007C2E91"/>
    <w:rsid w:val="007C6BA2"/>
    <w:rsid w:val="007C6E65"/>
    <w:rsid w:val="007C7C73"/>
    <w:rsid w:val="007D2FF6"/>
    <w:rsid w:val="007D35B3"/>
    <w:rsid w:val="007D65B3"/>
    <w:rsid w:val="007F584A"/>
    <w:rsid w:val="007F5B26"/>
    <w:rsid w:val="00800081"/>
    <w:rsid w:val="00801659"/>
    <w:rsid w:val="008019EF"/>
    <w:rsid w:val="008038E2"/>
    <w:rsid w:val="008152BE"/>
    <w:rsid w:val="00816084"/>
    <w:rsid w:val="008176A3"/>
    <w:rsid w:val="00822C24"/>
    <w:rsid w:val="008240B9"/>
    <w:rsid w:val="008263AB"/>
    <w:rsid w:val="0083298D"/>
    <w:rsid w:val="00835568"/>
    <w:rsid w:val="00835922"/>
    <w:rsid w:val="0083653B"/>
    <w:rsid w:val="008405B0"/>
    <w:rsid w:val="00842B68"/>
    <w:rsid w:val="00847485"/>
    <w:rsid w:val="008474F0"/>
    <w:rsid w:val="008525CC"/>
    <w:rsid w:val="008528D4"/>
    <w:rsid w:val="00856295"/>
    <w:rsid w:val="0085649E"/>
    <w:rsid w:val="00860D47"/>
    <w:rsid w:val="00861218"/>
    <w:rsid w:val="00863101"/>
    <w:rsid w:val="0086726F"/>
    <w:rsid w:val="00867499"/>
    <w:rsid w:val="00873DE1"/>
    <w:rsid w:val="00874078"/>
    <w:rsid w:val="00881A55"/>
    <w:rsid w:val="008832C8"/>
    <w:rsid w:val="00884C00"/>
    <w:rsid w:val="00885A58"/>
    <w:rsid w:val="0089073C"/>
    <w:rsid w:val="00892D76"/>
    <w:rsid w:val="00894106"/>
    <w:rsid w:val="008A1FF5"/>
    <w:rsid w:val="008A336F"/>
    <w:rsid w:val="008A5C84"/>
    <w:rsid w:val="008B103C"/>
    <w:rsid w:val="008B2B33"/>
    <w:rsid w:val="008B5CFC"/>
    <w:rsid w:val="008B5E16"/>
    <w:rsid w:val="008C0762"/>
    <w:rsid w:val="008C304B"/>
    <w:rsid w:val="008D6846"/>
    <w:rsid w:val="008E3FCE"/>
    <w:rsid w:val="008E52AF"/>
    <w:rsid w:val="008E579A"/>
    <w:rsid w:val="008F0DE1"/>
    <w:rsid w:val="008F32D4"/>
    <w:rsid w:val="008F7C5F"/>
    <w:rsid w:val="0090032D"/>
    <w:rsid w:val="0090220A"/>
    <w:rsid w:val="00902517"/>
    <w:rsid w:val="009036A5"/>
    <w:rsid w:val="00903B00"/>
    <w:rsid w:val="00905EBC"/>
    <w:rsid w:val="00907B3B"/>
    <w:rsid w:val="00911869"/>
    <w:rsid w:val="00913CF2"/>
    <w:rsid w:val="00926450"/>
    <w:rsid w:val="00926E79"/>
    <w:rsid w:val="0093235A"/>
    <w:rsid w:val="00940646"/>
    <w:rsid w:val="00943D71"/>
    <w:rsid w:val="00946D23"/>
    <w:rsid w:val="009518D3"/>
    <w:rsid w:val="00952ABB"/>
    <w:rsid w:val="009550C5"/>
    <w:rsid w:val="00961BD5"/>
    <w:rsid w:val="00961C85"/>
    <w:rsid w:val="00964E43"/>
    <w:rsid w:val="00971AFF"/>
    <w:rsid w:val="0098352A"/>
    <w:rsid w:val="00984735"/>
    <w:rsid w:val="009848B8"/>
    <w:rsid w:val="00991678"/>
    <w:rsid w:val="009933A8"/>
    <w:rsid w:val="00994D14"/>
    <w:rsid w:val="009A06CD"/>
    <w:rsid w:val="009A72D8"/>
    <w:rsid w:val="009A7648"/>
    <w:rsid w:val="009B1B78"/>
    <w:rsid w:val="009B2215"/>
    <w:rsid w:val="009B2D12"/>
    <w:rsid w:val="009B36A4"/>
    <w:rsid w:val="009B76F3"/>
    <w:rsid w:val="009D4FDB"/>
    <w:rsid w:val="009D595F"/>
    <w:rsid w:val="009E0163"/>
    <w:rsid w:val="009E514B"/>
    <w:rsid w:val="009F112B"/>
    <w:rsid w:val="009F7010"/>
    <w:rsid w:val="00A04EC6"/>
    <w:rsid w:val="00A14097"/>
    <w:rsid w:val="00A14454"/>
    <w:rsid w:val="00A21DC6"/>
    <w:rsid w:val="00A21F04"/>
    <w:rsid w:val="00A24DC6"/>
    <w:rsid w:val="00A25778"/>
    <w:rsid w:val="00A27517"/>
    <w:rsid w:val="00A32041"/>
    <w:rsid w:val="00A435C2"/>
    <w:rsid w:val="00A44FD3"/>
    <w:rsid w:val="00A46483"/>
    <w:rsid w:val="00A5153E"/>
    <w:rsid w:val="00A52292"/>
    <w:rsid w:val="00A52A8D"/>
    <w:rsid w:val="00A535D2"/>
    <w:rsid w:val="00A544E8"/>
    <w:rsid w:val="00A55212"/>
    <w:rsid w:val="00A55952"/>
    <w:rsid w:val="00A55DFE"/>
    <w:rsid w:val="00A56315"/>
    <w:rsid w:val="00A60E4E"/>
    <w:rsid w:val="00A63B17"/>
    <w:rsid w:val="00A66AFC"/>
    <w:rsid w:val="00A70937"/>
    <w:rsid w:val="00A7107A"/>
    <w:rsid w:val="00A84B36"/>
    <w:rsid w:val="00A8719E"/>
    <w:rsid w:val="00A904EF"/>
    <w:rsid w:val="00A9162C"/>
    <w:rsid w:val="00A9219E"/>
    <w:rsid w:val="00A970B2"/>
    <w:rsid w:val="00AA1A04"/>
    <w:rsid w:val="00AA4736"/>
    <w:rsid w:val="00AA4D12"/>
    <w:rsid w:val="00AA7EBD"/>
    <w:rsid w:val="00AB2F7C"/>
    <w:rsid w:val="00AB494A"/>
    <w:rsid w:val="00AB61D9"/>
    <w:rsid w:val="00AB6AC2"/>
    <w:rsid w:val="00AC0A4F"/>
    <w:rsid w:val="00AC5211"/>
    <w:rsid w:val="00AC565A"/>
    <w:rsid w:val="00AD06DD"/>
    <w:rsid w:val="00AD0E2D"/>
    <w:rsid w:val="00AD5234"/>
    <w:rsid w:val="00AD5951"/>
    <w:rsid w:val="00AF170C"/>
    <w:rsid w:val="00AF2EAF"/>
    <w:rsid w:val="00AF36BC"/>
    <w:rsid w:val="00AF4FDE"/>
    <w:rsid w:val="00AF7EC9"/>
    <w:rsid w:val="00B02911"/>
    <w:rsid w:val="00B03607"/>
    <w:rsid w:val="00B07225"/>
    <w:rsid w:val="00B11BC2"/>
    <w:rsid w:val="00B11CA8"/>
    <w:rsid w:val="00B11D98"/>
    <w:rsid w:val="00B121C7"/>
    <w:rsid w:val="00B1226E"/>
    <w:rsid w:val="00B14660"/>
    <w:rsid w:val="00B20A79"/>
    <w:rsid w:val="00B232C2"/>
    <w:rsid w:val="00B26412"/>
    <w:rsid w:val="00B306E1"/>
    <w:rsid w:val="00B34DFC"/>
    <w:rsid w:val="00B3590F"/>
    <w:rsid w:val="00B36270"/>
    <w:rsid w:val="00B36AF5"/>
    <w:rsid w:val="00B406F8"/>
    <w:rsid w:val="00B41861"/>
    <w:rsid w:val="00B41992"/>
    <w:rsid w:val="00B4713F"/>
    <w:rsid w:val="00B47870"/>
    <w:rsid w:val="00B47A74"/>
    <w:rsid w:val="00B502CA"/>
    <w:rsid w:val="00B54F9D"/>
    <w:rsid w:val="00B55FC0"/>
    <w:rsid w:val="00B60201"/>
    <w:rsid w:val="00B60A91"/>
    <w:rsid w:val="00B60F50"/>
    <w:rsid w:val="00B64E4A"/>
    <w:rsid w:val="00B67C56"/>
    <w:rsid w:val="00B73ABB"/>
    <w:rsid w:val="00B77676"/>
    <w:rsid w:val="00B8137B"/>
    <w:rsid w:val="00B81424"/>
    <w:rsid w:val="00B83194"/>
    <w:rsid w:val="00B83880"/>
    <w:rsid w:val="00B842EF"/>
    <w:rsid w:val="00B90FD2"/>
    <w:rsid w:val="00B94E61"/>
    <w:rsid w:val="00B95655"/>
    <w:rsid w:val="00B960B2"/>
    <w:rsid w:val="00B977CE"/>
    <w:rsid w:val="00BA1595"/>
    <w:rsid w:val="00BA3ED6"/>
    <w:rsid w:val="00BA5569"/>
    <w:rsid w:val="00BB114B"/>
    <w:rsid w:val="00BB7BF0"/>
    <w:rsid w:val="00BD1AE1"/>
    <w:rsid w:val="00BD5664"/>
    <w:rsid w:val="00BD78B3"/>
    <w:rsid w:val="00BD7F7A"/>
    <w:rsid w:val="00BE0651"/>
    <w:rsid w:val="00BE65C7"/>
    <w:rsid w:val="00BF07C9"/>
    <w:rsid w:val="00BF7862"/>
    <w:rsid w:val="00BF7F62"/>
    <w:rsid w:val="00BF7FD9"/>
    <w:rsid w:val="00C0293D"/>
    <w:rsid w:val="00C0383F"/>
    <w:rsid w:val="00C059D3"/>
    <w:rsid w:val="00C0742B"/>
    <w:rsid w:val="00C1163E"/>
    <w:rsid w:val="00C14C40"/>
    <w:rsid w:val="00C153E0"/>
    <w:rsid w:val="00C15C7A"/>
    <w:rsid w:val="00C164C4"/>
    <w:rsid w:val="00C175B9"/>
    <w:rsid w:val="00C2326B"/>
    <w:rsid w:val="00C239AB"/>
    <w:rsid w:val="00C241E3"/>
    <w:rsid w:val="00C24486"/>
    <w:rsid w:val="00C33515"/>
    <w:rsid w:val="00C33918"/>
    <w:rsid w:val="00C3494A"/>
    <w:rsid w:val="00C405DD"/>
    <w:rsid w:val="00C43A27"/>
    <w:rsid w:val="00C43F55"/>
    <w:rsid w:val="00C46433"/>
    <w:rsid w:val="00C53F85"/>
    <w:rsid w:val="00C617F4"/>
    <w:rsid w:val="00C6268B"/>
    <w:rsid w:val="00C62702"/>
    <w:rsid w:val="00C64ACB"/>
    <w:rsid w:val="00C651BD"/>
    <w:rsid w:val="00C669BF"/>
    <w:rsid w:val="00C71A16"/>
    <w:rsid w:val="00C7720A"/>
    <w:rsid w:val="00C8146F"/>
    <w:rsid w:val="00C92F47"/>
    <w:rsid w:val="00C9344C"/>
    <w:rsid w:val="00C96C9B"/>
    <w:rsid w:val="00C96EE4"/>
    <w:rsid w:val="00CA1815"/>
    <w:rsid w:val="00CA4626"/>
    <w:rsid w:val="00CB1CFC"/>
    <w:rsid w:val="00CB286F"/>
    <w:rsid w:val="00CB6A17"/>
    <w:rsid w:val="00CB71C2"/>
    <w:rsid w:val="00CD3949"/>
    <w:rsid w:val="00CE0666"/>
    <w:rsid w:val="00CE229C"/>
    <w:rsid w:val="00CE363D"/>
    <w:rsid w:val="00CE5C54"/>
    <w:rsid w:val="00D0371D"/>
    <w:rsid w:val="00D04299"/>
    <w:rsid w:val="00D04420"/>
    <w:rsid w:val="00D05BAE"/>
    <w:rsid w:val="00D074E9"/>
    <w:rsid w:val="00D126F2"/>
    <w:rsid w:val="00D129E9"/>
    <w:rsid w:val="00D14096"/>
    <w:rsid w:val="00D16F16"/>
    <w:rsid w:val="00D23085"/>
    <w:rsid w:val="00D23899"/>
    <w:rsid w:val="00D26C55"/>
    <w:rsid w:val="00D303F1"/>
    <w:rsid w:val="00D312A9"/>
    <w:rsid w:val="00D31C2D"/>
    <w:rsid w:val="00D34B6C"/>
    <w:rsid w:val="00D37D8E"/>
    <w:rsid w:val="00D409BA"/>
    <w:rsid w:val="00D4726E"/>
    <w:rsid w:val="00D47EB0"/>
    <w:rsid w:val="00D52096"/>
    <w:rsid w:val="00D523F5"/>
    <w:rsid w:val="00D54C7A"/>
    <w:rsid w:val="00D55056"/>
    <w:rsid w:val="00D55A95"/>
    <w:rsid w:val="00D56871"/>
    <w:rsid w:val="00D56B69"/>
    <w:rsid w:val="00D56B7C"/>
    <w:rsid w:val="00D56F37"/>
    <w:rsid w:val="00D57025"/>
    <w:rsid w:val="00D65275"/>
    <w:rsid w:val="00D67267"/>
    <w:rsid w:val="00D673DA"/>
    <w:rsid w:val="00D76898"/>
    <w:rsid w:val="00D80574"/>
    <w:rsid w:val="00D81BE7"/>
    <w:rsid w:val="00D84FF5"/>
    <w:rsid w:val="00D8585B"/>
    <w:rsid w:val="00D908D8"/>
    <w:rsid w:val="00D90D5A"/>
    <w:rsid w:val="00D913AF"/>
    <w:rsid w:val="00D955A4"/>
    <w:rsid w:val="00DA0FD7"/>
    <w:rsid w:val="00DA3108"/>
    <w:rsid w:val="00DA3465"/>
    <w:rsid w:val="00DA3F00"/>
    <w:rsid w:val="00DA52B1"/>
    <w:rsid w:val="00DA6884"/>
    <w:rsid w:val="00DB2F7D"/>
    <w:rsid w:val="00DB3FC7"/>
    <w:rsid w:val="00DB68BC"/>
    <w:rsid w:val="00DB7828"/>
    <w:rsid w:val="00DC5070"/>
    <w:rsid w:val="00DC5A8C"/>
    <w:rsid w:val="00DC73D6"/>
    <w:rsid w:val="00DC7A3A"/>
    <w:rsid w:val="00DD01DB"/>
    <w:rsid w:val="00DD074D"/>
    <w:rsid w:val="00DD3211"/>
    <w:rsid w:val="00DD34D5"/>
    <w:rsid w:val="00DD6263"/>
    <w:rsid w:val="00DD6DF5"/>
    <w:rsid w:val="00DD7241"/>
    <w:rsid w:val="00DE0252"/>
    <w:rsid w:val="00DE1C13"/>
    <w:rsid w:val="00DE3089"/>
    <w:rsid w:val="00DE65A1"/>
    <w:rsid w:val="00DF1806"/>
    <w:rsid w:val="00DF7573"/>
    <w:rsid w:val="00E00C41"/>
    <w:rsid w:val="00E06FB7"/>
    <w:rsid w:val="00E227D5"/>
    <w:rsid w:val="00E25285"/>
    <w:rsid w:val="00E304DF"/>
    <w:rsid w:val="00E31966"/>
    <w:rsid w:val="00E4280B"/>
    <w:rsid w:val="00E514FA"/>
    <w:rsid w:val="00E5314B"/>
    <w:rsid w:val="00E572F2"/>
    <w:rsid w:val="00E57AEC"/>
    <w:rsid w:val="00E641C4"/>
    <w:rsid w:val="00E72260"/>
    <w:rsid w:val="00E72FC8"/>
    <w:rsid w:val="00E768A5"/>
    <w:rsid w:val="00E771BF"/>
    <w:rsid w:val="00E847B3"/>
    <w:rsid w:val="00E92A84"/>
    <w:rsid w:val="00E92C2D"/>
    <w:rsid w:val="00E94AB0"/>
    <w:rsid w:val="00E96E89"/>
    <w:rsid w:val="00E97028"/>
    <w:rsid w:val="00EA15CD"/>
    <w:rsid w:val="00EA2210"/>
    <w:rsid w:val="00EA5707"/>
    <w:rsid w:val="00EC0356"/>
    <w:rsid w:val="00EC3EA9"/>
    <w:rsid w:val="00EC499F"/>
    <w:rsid w:val="00EC4F6F"/>
    <w:rsid w:val="00ED4BEF"/>
    <w:rsid w:val="00ED5EE1"/>
    <w:rsid w:val="00ED6AD5"/>
    <w:rsid w:val="00EE23E0"/>
    <w:rsid w:val="00EE30FC"/>
    <w:rsid w:val="00EE5012"/>
    <w:rsid w:val="00EE5BC8"/>
    <w:rsid w:val="00EE77F4"/>
    <w:rsid w:val="00EF14B2"/>
    <w:rsid w:val="00EF3DAA"/>
    <w:rsid w:val="00EF5CB3"/>
    <w:rsid w:val="00EF7003"/>
    <w:rsid w:val="00F071B4"/>
    <w:rsid w:val="00F2133C"/>
    <w:rsid w:val="00F222BB"/>
    <w:rsid w:val="00F278AE"/>
    <w:rsid w:val="00F31F86"/>
    <w:rsid w:val="00F32485"/>
    <w:rsid w:val="00F32946"/>
    <w:rsid w:val="00F34CD3"/>
    <w:rsid w:val="00F3678C"/>
    <w:rsid w:val="00F41B0C"/>
    <w:rsid w:val="00F42A69"/>
    <w:rsid w:val="00F44704"/>
    <w:rsid w:val="00F5469A"/>
    <w:rsid w:val="00F55792"/>
    <w:rsid w:val="00F5586A"/>
    <w:rsid w:val="00F62679"/>
    <w:rsid w:val="00F62DC6"/>
    <w:rsid w:val="00F64D25"/>
    <w:rsid w:val="00F71111"/>
    <w:rsid w:val="00F72602"/>
    <w:rsid w:val="00F7409F"/>
    <w:rsid w:val="00F740A4"/>
    <w:rsid w:val="00F76E74"/>
    <w:rsid w:val="00F81059"/>
    <w:rsid w:val="00F82BEB"/>
    <w:rsid w:val="00F840EC"/>
    <w:rsid w:val="00FA55F3"/>
    <w:rsid w:val="00FA59C6"/>
    <w:rsid w:val="00FB09A0"/>
    <w:rsid w:val="00FB20AB"/>
    <w:rsid w:val="00FB6F15"/>
    <w:rsid w:val="00FC2912"/>
    <w:rsid w:val="00FD262E"/>
    <w:rsid w:val="00FE0423"/>
    <w:rsid w:val="00FE0F35"/>
    <w:rsid w:val="00FE3BA8"/>
    <w:rsid w:val="00FE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fill="f" fillcolor="white" stroke="f">
      <v:fill color="white" on="f"/>
      <v:stroke on="f"/>
      <o:colormru v:ext="edit" colors="white,#ffc"/>
    </o:shapedefaults>
    <o:shapelayout v:ext="edit">
      <o:idmap v:ext="edit" data="1"/>
    </o:shapelayout>
  </w:shapeDefaults>
  <w:decimalSymbol w:val=","/>
  <w:listSeparator w:val=";"/>
  <w14:docId w14:val="2B2C4246"/>
  <w15:docId w15:val="{3D2B6910-2D46-431B-BAE2-65E8ACE0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6CF0"/>
    <w:rPr>
      <w:sz w:val="24"/>
      <w:lang w:eastAsia="en-US"/>
    </w:rPr>
  </w:style>
  <w:style w:type="paragraph" w:styleId="Naslov1">
    <w:name w:val="heading 1"/>
    <w:aliases w:val="H1"/>
    <w:basedOn w:val="Navaden"/>
    <w:next w:val="Navaden"/>
    <w:link w:val="Naslov1Znak"/>
    <w:autoRedefine/>
    <w:qFormat/>
    <w:pPr>
      <w:keepNext/>
      <w:pageBreakBefore/>
      <w:framePr w:w="3264" w:hSpace="187" w:vSpace="187" w:wrap="notBeside" w:vAnchor="page" w:hAnchor="page" w:x="678" w:y="1340"/>
      <w:spacing w:before="4"/>
      <w:outlineLvl w:val="0"/>
    </w:pPr>
    <w:rPr>
      <w:rFonts w:ascii="Arial Black" w:hAnsi="Arial Black" w:cs="Arial"/>
      <w:b/>
      <w:bCs/>
      <w:caps/>
      <w:spacing w:val="-10"/>
      <w:kern w:val="28"/>
      <w:sz w:val="20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customStyle="1" w:styleId="Achievement">
    <w:name w:val="Achievement"/>
    <w:basedOn w:val="Telobesedila"/>
    <w:pPr>
      <w:numPr>
        <w:numId w:val="1"/>
      </w:numPr>
      <w:tabs>
        <w:tab w:val="clear" w:pos="360"/>
      </w:tabs>
      <w:spacing w:after="60" w:line="220" w:lineRule="atLeast"/>
      <w:jc w:val="both"/>
    </w:pPr>
    <w:rPr>
      <w:rFonts w:ascii="Arial" w:eastAsia="Batang" w:hAnsi="Arial"/>
      <w:spacing w:val="-5"/>
      <w:sz w:val="20"/>
      <w:lang w:val="en-US"/>
    </w:rPr>
  </w:style>
  <w:style w:type="paragraph" w:customStyle="1" w:styleId="CompanyName">
    <w:name w:val="Company Name"/>
    <w:basedOn w:val="Navaden"/>
    <w:next w:val="Navaden"/>
    <w:autoRedefine/>
    <w:pPr>
      <w:jc w:val="both"/>
    </w:pPr>
    <w:rPr>
      <w:rFonts w:ascii="Arial" w:hAnsi="Arial"/>
      <w:sz w:val="20"/>
    </w:rPr>
  </w:style>
  <w:style w:type="character" w:styleId="Pripombasklic">
    <w:name w:val="annotation reference"/>
    <w:rsid w:val="00A46483"/>
    <w:rPr>
      <w:sz w:val="16"/>
      <w:szCs w:val="16"/>
    </w:rPr>
  </w:style>
  <w:style w:type="paragraph" w:styleId="Telobesedila">
    <w:name w:val="Body Text"/>
    <w:basedOn w:val="Navaden"/>
    <w:pPr>
      <w:spacing w:after="120"/>
    </w:p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Pripombabesedilo">
    <w:name w:val="annotation text"/>
    <w:basedOn w:val="Navaden"/>
    <w:semiHidden/>
    <w:rsid w:val="00A46483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A46483"/>
    <w:rPr>
      <w:b/>
      <w:bCs/>
    </w:rPr>
  </w:style>
  <w:style w:type="paragraph" w:styleId="Besedilooblaka">
    <w:name w:val="Balloon Text"/>
    <w:basedOn w:val="Navaden"/>
    <w:semiHidden/>
    <w:rsid w:val="00A46483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D7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One">
    <w:name w:val="Company Name One"/>
    <w:basedOn w:val="Navaden"/>
    <w:next w:val="Navaden"/>
    <w:autoRedefine/>
    <w:rsid w:val="00C33918"/>
    <w:pPr>
      <w:tabs>
        <w:tab w:val="left" w:pos="2160"/>
        <w:tab w:val="right" w:pos="6480"/>
      </w:tabs>
      <w:spacing w:before="240" w:after="40" w:line="220" w:lineRule="atLeast"/>
      <w:jc w:val="both"/>
    </w:pPr>
    <w:rPr>
      <w:rFonts w:ascii="Arial" w:eastAsia="Batang" w:hAnsi="Arial"/>
      <w:bCs/>
      <w:sz w:val="20"/>
    </w:rPr>
  </w:style>
  <w:style w:type="paragraph" w:customStyle="1" w:styleId="SectionTitle">
    <w:name w:val="Section Title"/>
    <w:basedOn w:val="Navaden"/>
    <w:next w:val="Navaden"/>
    <w:autoRedefine/>
    <w:rsid w:val="00800081"/>
    <w:pPr>
      <w:spacing w:before="220" w:line="220" w:lineRule="atLeast"/>
      <w:jc w:val="center"/>
    </w:pPr>
    <w:rPr>
      <w:rFonts w:ascii="Arial" w:eastAsia="Batang" w:hAnsi="Arial" w:cs="Arial"/>
      <w:b/>
      <w:bCs/>
      <w:spacing w:val="-10"/>
      <w:sz w:val="20"/>
    </w:rPr>
  </w:style>
  <w:style w:type="character" w:customStyle="1" w:styleId="NogaZnak">
    <w:name w:val="Noga Znak"/>
    <w:link w:val="Noga"/>
    <w:uiPriority w:val="99"/>
    <w:rsid w:val="00D4726E"/>
    <w:rPr>
      <w:sz w:val="24"/>
      <w:lang w:eastAsia="en-US"/>
    </w:rPr>
  </w:style>
  <w:style w:type="character" w:customStyle="1" w:styleId="Naslov1Znak">
    <w:name w:val="Naslov 1 Znak"/>
    <w:aliases w:val="H1 Znak"/>
    <w:link w:val="Naslov1"/>
    <w:rsid w:val="00B8137B"/>
    <w:rPr>
      <w:rFonts w:ascii="Arial Black" w:hAnsi="Arial Black" w:cs="Arial"/>
      <w:b/>
      <w:bCs/>
      <w:caps/>
      <w:spacing w:val="-10"/>
      <w:kern w:val="28"/>
      <w:lang w:eastAsia="en-US"/>
    </w:rPr>
  </w:style>
  <w:style w:type="character" w:customStyle="1" w:styleId="GlavaZnak">
    <w:name w:val="Glava Znak"/>
    <w:link w:val="Glava"/>
    <w:rsid w:val="00B8137B"/>
    <w:rPr>
      <w:sz w:val="24"/>
      <w:lang w:eastAsia="en-US"/>
    </w:rPr>
  </w:style>
  <w:style w:type="character" w:customStyle="1" w:styleId="Naslov2Znak">
    <w:name w:val="Naslov 2 Znak"/>
    <w:link w:val="Naslov2"/>
    <w:rsid w:val="00B95655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6958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sl-SI"/>
    </w:rPr>
  </w:style>
  <w:style w:type="character" w:customStyle="1" w:styleId="normaltext">
    <w:name w:val="normaltext"/>
    <w:rsid w:val="00F62679"/>
  </w:style>
  <w:style w:type="paragraph" w:styleId="Navadensplet">
    <w:name w:val="Normal (Web)"/>
    <w:basedOn w:val="Navaden"/>
    <w:uiPriority w:val="99"/>
    <w:unhideWhenUsed/>
    <w:rsid w:val="00B73ABB"/>
    <w:pPr>
      <w:spacing w:before="100" w:beforeAutospacing="1" w:after="100" w:afterAutospacing="1"/>
    </w:pPr>
    <w:rPr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B73ABB"/>
    <w:pPr>
      <w:suppressAutoHyphens/>
    </w:pPr>
    <w:rPr>
      <w:sz w:val="20"/>
      <w:lang w:eastAsia="ar-SA"/>
    </w:rPr>
  </w:style>
  <w:style w:type="character" w:customStyle="1" w:styleId="Sprotnaopomba-besediloZnak">
    <w:name w:val="Sprotna opomba - besedilo Znak"/>
    <w:link w:val="Sprotnaopomba-besedilo"/>
    <w:rsid w:val="00B73ABB"/>
    <w:rPr>
      <w:lang w:eastAsia="ar-SA"/>
    </w:rPr>
  </w:style>
  <w:style w:type="paragraph" w:customStyle="1" w:styleId="Default">
    <w:name w:val="Default"/>
    <w:rsid w:val="00C669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odname">
    <w:name w:val="prodname"/>
    <w:basedOn w:val="Privzetapisavaodstavka"/>
    <w:rsid w:val="003E341A"/>
  </w:style>
  <w:style w:type="paragraph" w:styleId="Golobesedilo">
    <w:name w:val="Plain Text"/>
    <w:basedOn w:val="Navaden"/>
    <w:link w:val="GolobesediloZnak"/>
    <w:uiPriority w:val="99"/>
    <w:semiHidden/>
    <w:unhideWhenUsed/>
    <w:rsid w:val="00DD6263"/>
    <w:rPr>
      <w:rFonts w:ascii="Calibri" w:eastAsiaTheme="minorHAnsi" w:hAnsi="Calibri" w:cs="Consolas"/>
      <w:sz w:val="22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D6263"/>
    <w:rPr>
      <w:rFonts w:ascii="Calibri" w:eastAsiaTheme="minorHAnsi" w:hAnsi="Calibri" w:cs="Consolas"/>
      <w:sz w:val="22"/>
      <w:szCs w:val="21"/>
      <w:lang w:eastAsia="en-US"/>
    </w:rPr>
  </w:style>
  <w:style w:type="character" w:styleId="Hiperpovezava">
    <w:name w:val="Hyperlink"/>
    <w:basedOn w:val="Privzetapisavaodstavka"/>
    <w:unhideWhenUsed/>
    <w:rsid w:val="000D694D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D60F6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SANDA\Local%20Settings\Temporary%20Internet%20Files\OLK357\Predlog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0" ma:contentTypeDescription="Create a new document." ma:contentTypeScope="" ma:versionID="dd8899b5e9cf28ac5e37c57b154bd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46ED-F860-4EAE-B280-439620967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8BD019-0AD3-4459-8528-B458C6D7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945B231-D7F1-4034-9271-BB3137484EC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8DFDB0-5B69-4F53-9EA8-7904C8FD8A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30BAEE-4836-48DB-B76D-CFF75E8A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Predloga.dot</Template>
  <TotalTime>568</TotalTime>
  <Pages>1</Pages>
  <Words>241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Naša št</vt:lpstr>
      <vt:lpstr>Naša št</vt:lpstr>
    </vt:vector>
  </TitlesOfParts>
  <Company>Sektor za informatiko; Pošta Slovenije, d.o.o.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Naša št</dc:title>
  <dc:subject/>
  <dc:creator>Smiljan Švarc</dc:creator>
  <cp:keywords/>
  <dc:description/>
  <cp:lastModifiedBy>Petra ZIDAR</cp:lastModifiedBy>
  <cp:revision>42</cp:revision>
  <cp:lastPrinted>2018-06-12T08:46:00Z</cp:lastPrinted>
  <dcterms:created xsi:type="dcterms:W3CDTF">2017-01-09T10:49:00Z</dcterms:created>
  <dcterms:modified xsi:type="dcterms:W3CDTF">2021-03-24T07:47:00Z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0x010100CC34D86EDFB3924DBE2C4DA718349285</vt:lpwstr>
  </property>
</Properties>
</file>